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8B4BB" w14:textId="45BBB8BB" w:rsidR="00A25D7C" w:rsidRPr="00217925" w:rsidRDefault="00A25D7C" w:rsidP="005508FF">
      <w:pPr>
        <w:pStyle w:val="Nagwek2"/>
        <w:spacing w:line="360" w:lineRule="auto"/>
        <w:jc w:val="center"/>
        <w:rPr>
          <w:rFonts w:ascii="Arial" w:hAnsi="Arial" w:cs="Arial"/>
          <w:b/>
          <w:bCs/>
          <w:color w:val="auto"/>
          <w:sz w:val="22"/>
          <w:szCs w:val="22"/>
          <w:highlight w:val="lightGray"/>
        </w:rPr>
      </w:pPr>
      <w:bookmarkStart w:id="0" w:name="_Toc182833061"/>
      <w:r w:rsidRPr="00217925">
        <w:rPr>
          <w:rFonts w:ascii="Arial" w:hAnsi="Arial" w:cs="Arial"/>
          <w:b/>
          <w:bCs/>
          <w:color w:val="auto"/>
          <w:sz w:val="22"/>
          <w:szCs w:val="22"/>
          <w:highlight w:val="lightGray"/>
        </w:rPr>
        <w:t>Z</w:t>
      </w:r>
      <w:r w:rsidR="00640EBE">
        <w:rPr>
          <w:rFonts w:ascii="Arial" w:hAnsi="Arial" w:cs="Arial"/>
          <w:b/>
          <w:bCs/>
          <w:color w:val="auto"/>
          <w:sz w:val="22"/>
          <w:szCs w:val="22"/>
          <w:highlight w:val="lightGray"/>
        </w:rPr>
        <w:t>ałącznik</w:t>
      </w:r>
      <w:r w:rsidRPr="00217925">
        <w:rPr>
          <w:rFonts w:ascii="Arial" w:hAnsi="Arial" w:cs="Arial"/>
          <w:b/>
          <w:bCs/>
          <w:color w:val="auto"/>
          <w:sz w:val="22"/>
          <w:szCs w:val="22"/>
          <w:highlight w:val="lightGray"/>
        </w:rPr>
        <w:t xml:space="preserve"> Nr 2- Oświadczenie </w:t>
      </w:r>
      <w:r w:rsidR="007431D7" w:rsidRPr="00217925">
        <w:rPr>
          <w:rFonts w:ascii="Arial" w:hAnsi="Arial" w:cs="Arial"/>
          <w:b/>
          <w:bCs/>
          <w:color w:val="auto"/>
          <w:sz w:val="22"/>
          <w:szCs w:val="22"/>
          <w:highlight w:val="lightGray"/>
        </w:rPr>
        <w:t>O</w:t>
      </w:r>
      <w:r w:rsidRPr="00217925">
        <w:rPr>
          <w:rFonts w:ascii="Arial" w:hAnsi="Arial" w:cs="Arial"/>
          <w:b/>
          <w:bCs/>
          <w:color w:val="auto"/>
          <w:sz w:val="22"/>
          <w:szCs w:val="22"/>
          <w:highlight w:val="lightGray"/>
        </w:rPr>
        <w:t>ferenta – część formalna</w:t>
      </w:r>
      <w:bookmarkEnd w:id="0"/>
    </w:p>
    <w:p w14:paraId="061F20D5" w14:textId="6A2CD23F" w:rsidR="00A25D7C" w:rsidRPr="002A5AFB" w:rsidRDefault="00A25D7C" w:rsidP="006364A3">
      <w:pPr>
        <w:spacing w:line="360" w:lineRule="auto"/>
        <w:jc w:val="center"/>
        <w:rPr>
          <w:rFonts w:cs="Arial"/>
          <w:b/>
          <w:sz w:val="22"/>
          <w:szCs w:val="22"/>
        </w:rPr>
      </w:pPr>
      <w:r w:rsidRPr="00217925">
        <w:rPr>
          <w:rFonts w:cs="Arial"/>
          <w:b/>
          <w:sz w:val="22"/>
          <w:szCs w:val="22"/>
          <w:highlight w:val="lightGray"/>
        </w:rPr>
        <w:t>O</w:t>
      </w:r>
      <w:r w:rsidR="00263042">
        <w:rPr>
          <w:rFonts w:cs="Arial"/>
          <w:b/>
          <w:sz w:val="22"/>
          <w:szCs w:val="22"/>
          <w:highlight w:val="lightGray"/>
        </w:rPr>
        <w:t>świadczenie Oferenta biorącego udział w postępowaniu zakupowym</w:t>
      </w:r>
    </w:p>
    <w:p w14:paraId="733B3962" w14:textId="77777777" w:rsidR="00A25D7C" w:rsidRPr="002A5AFB" w:rsidRDefault="00A25D7C" w:rsidP="006364A3">
      <w:pPr>
        <w:spacing w:line="360" w:lineRule="auto"/>
        <w:jc w:val="center"/>
        <w:rPr>
          <w:rFonts w:cs="Arial"/>
          <w:b/>
          <w:sz w:val="22"/>
          <w:szCs w:val="22"/>
        </w:rPr>
      </w:pPr>
    </w:p>
    <w:p w14:paraId="421552AC" w14:textId="77777777" w:rsidR="00A25D7C" w:rsidRPr="002A5AFB" w:rsidRDefault="00A25D7C" w:rsidP="006364A3">
      <w:pPr>
        <w:spacing w:line="360" w:lineRule="auto"/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471163E1" w14:textId="34C7C9C9" w:rsidR="00A25D7C" w:rsidRPr="002A5AFB" w:rsidRDefault="00A25D7C" w:rsidP="006364A3">
      <w:pPr>
        <w:spacing w:line="360" w:lineRule="auto"/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Działając w imieniu oraz na rzecz </w:t>
      </w:r>
      <w:r w:rsidR="00FD2575" w:rsidRPr="002A5AFB">
        <w:rPr>
          <w:rFonts w:cs="Arial"/>
          <w:i/>
          <w:sz w:val="22"/>
          <w:szCs w:val="22"/>
        </w:rPr>
        <w:t>O</w:t>
      </w:r>
      <w:r w:rsidRPr="002A5AFB">
        <w:rPr>
          <w:rFonts w:cs="Arial"/>
          <w:i/>
          <w:sz w:val="22"/>
          <w:szCs w:val="22"/>
        </w:rPr>
        <w:t>ferenta ___________________________________________________,</w:t>
      </w:r>
    </w:p>
    <w:p w14:paraId="01318EF3" w14:textId="77777777" w:rsidR="00A25D7C" w:rsidRPr="005508FF" w:rsidRDefault="00A25D7C" w:rsidP="005508FF">
      <w:pPr>
        <w:spacing w:line="360" w:lineRule="auto"/>
        <w:ind w:left="4111" w:hanging="2268"/>
        <w:rPr>
          <w:rFonts w:cs="Arial"/>
          <w:i/>
          <w:sz w:val="18"/>
          <w:szCs w:val="18"/>
        </w:rPr>
      </w:pPr>
      <w:r w:rsidRPr="005508FF">
        <w:rPr>
          <w:rFonts w:cs="Arial"/>
          <w:bCs/>
          <w:i/>
          <w:color w:val="000000"/>
          <w:sz w:val="18"/>
          <w:szCs w:val="18"/>
        </w:rPr>
        <w:t>(firma spółki, działalność gospodarcza prowadzona pod firmą)</w:t>
      </w:r>
    </w:p>
    <w:p w14:paraId="6545BC71" w14:textId="77777777" w:rsidR="00A25D7C" w:rsidRPr="002A5AFB" w:rsidRDefault="00A25D7C" w:rsidP="006364A3">
      <w:pPr>
        <w:spacing w:line="360" w:lineRule="auto"/>
        <w:jc w:val="center"/>
        <w:rPr>
          <w:rFonts w:cs="Arial"/>
          <w:i/>
          <w:sz w:val="22"/>
          <w:szCs w:val="22"/>
        </w:rPr>
      </w:pPr>
    </w:p>
    <w:p w14:paraId="5F63EA03" w14:textId="479F83F5" w:rsidR="00D829CA" w:rsidRPr="002A5AFB" w:rsidRDefault="00D829CA" w:rsidP="006364A3">
      <w:pPr>
        <w:spacing w:line="360" w:lineRule="auto"/>
        <w:jc w:val="center"/>
        <w:rPr>
          <w:rFonts w:cs="Arial"/>
          <w:i/>
          <w:sz w:val="22"/>
          <w:szCs w:val="22"/>
        </w:rPr>
      </w:pPr>
    </w:p>
    <w:p w14:paraId="3907C90C" w14:textId="77777777" w:rsidR="004650CA" w:rsidRDefault="00E97F02" w:rsidP="006364A3">
      <w:pPr>
        <w:spacing w:line="360" w:lineRule="auto"/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Osoba</w:t>
      </w:r>
      <w:r w:rsidR="001B59B9" w:rsidRPr="002A5AFB">
        <w:rPr>
          <w:rFonts w:cs="Arial"/>
          <w:i/>
          <w:sz w:val="22"/>
          <w:szCs w:val="22"/>
        </w:rPr>
        <w:t>/y</w:t>
      </w:r>
      <w:r w:rsidRPr="002A5AFB">
        <w:rPr>
          <w:rFonts w:cs="Arial"/>
          <w:i/>
          <w:sz w:val="22"/>
          <w:szCs w:val="22"/>
        </w:rPr>
        <w:t xml:space="preserve"> do kontaktu, upoważniona</w:t>
      </w:r>
      <w:r w:rsidR="001B59B9" w:rsidRPr="002A5AFB">
        <w:rPr>
          <w:rFonts w:cs="Arial"/>
          <w:i/>
          <w:sz w:val="22"/>
          <w:szCs w:val="22"/>
        </w:rPr>
        <w:t>/e</w:t>
      </w:r>
      <w:r w:rsidRPr="002A5AFB">
        <w:rPr>
          <w:rFonts w:cs="Arial"/>
          <w:i/>
          <w:sz w:val="22"/>
          <w:szCs w:val="22"/>
        </w:rPr>
        <w:t xml:space="preserve"> do </w:t>
      </w:r>
      <w:r w:rsidR="00D829CA" w:rsidRPr="002A5AFB">
        <w:rPr>
          <w:rFonts w:cs="Arial"/>
          <w:i/>
          <w:sz w:val="22"/>
          <w:szCs w:val="22"/>
        </w:rPr>
        <w:t xml:space="preserve">prowadzenia negocjacji, </w:t>
      </w:r>
      <w:r w:rsidRPr="002A5AFB">
        <w:rPr>
          <w:rFonts w:cs="Arial"/>
          <w:i/>
          <w:sz w:val="22"/>
          <w:szCs w:val="22"/>
        </w:rPr>
        <w:t>aktualizacji oferty i prowadzenia korespondencji na Connect:</w:t>
      </w:r>
      <w:r w:rsidR="004650CA">
        <w:rPr>
          <w:rFonts w:cs="Arial"/>
          <w:i/>
          <w:sz w:val="22"/>
          <w:szCs w:val="22"/>
        </w:rPr>
        <w:t xml:space="preserve"> </w:t>
      </w:r>
      <w:r w:rsidR="00E433AF">
        <w:rPr>
          <w:rFonts w:cs="Arial"/>
          <w:i/>
          <w:sz w:val="22"/>
          <w:szCs w:val="22"/>
        </w:rPr>
        <w:t>_________</w:t>
      </w:r>
      <w:r w:rsidRPr="002A5AFB">
        <w:rPr>
          <w:rFonts w:cs="Arial"/>
          <w:i/>
          <w:sz w:val="22"/>
          <w:szCs w:val="22"/>
        </w:rPr>
        <w:t xml:space="preserve">________________ </w:t>
      </w:r>
    </w:p>
    <w:p w14:paraId="56A0A061" w14:textId="24A7161B" w:rsidR="00E97F02" w:rsidRPr="002A5AFB" w:rsidRDefault="00E97F02" w:rsidP="006364A3">
      <w:pPr>
        <w:spacing w:line="360" w:lineRule="auto"/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tel.  _________________ , e-mail: _________________</w:t>
      </w:r>
    </w:p>
    <w:p w14:paraId="0F14A89E" w14:textId="77777777" w:rsidR="002736BD" w:rsidRPr="002A5AFB" w:rsidRDefault="002736BD" w:rsidP="006364A3">
      <w:pPr>
        <w:spacing w:line="360" w:lineRule="auto"/>
        <w:jc w:val="center"/>
        <w:rPr>
          <w:rFonts w:cs="Arial"/>
          <w:i/>
          <w:sz w:val="22"/>
          <w:szCs w:val="22"/>
        </w:rPr>
      </w:pPr>
    </w:p>
    <w:p w14:paraId="457A8BE9" w14:textId="77777777" w:rsidR="00E97F02" w:rsidRPr="002A5AFB" w:rsidRDefault="00E97F02" w:rsidP="006364A3">
      <w:pPr>
        <w:spacing w:line="360" w:lineRule="auto"/>
        <w:jc w:val="center"/>
        <w:rPr>
          <w:rFonts w:cs="Arial"/>
          <w:i/>
          <w:sz w:val="22"/>
          <w:szCs w:val="22"/>
        </w:rPr>
      </w:pPr>
    </w:p>
    <w:p w14:paraId="3F5B35C9" w14:textId="18B07B65" w:rsidR="00A25D7C" w:rsidRPr="002A5AFB" w:rsidRDefault="00A25D7C" w:rsidP="006364A3">
      <w:pPr>
        <w:spacing w:line="360" w:lineRule="auto"/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b/>
          <w:i/>
          <w:sz w:val="22"/>
          <w:szCs w:val="22"/>
        </w:rPr>
        <w:t xml:space="preserve">oświadczam/-y, że </w:t>
      </w:r>
      <w:r w:rsidR="00FD2575" w:rsidRPr="002A5AFB">
        <w:rPr>
          <w:rFonts w:cs="Arial"/>
          <w:b/>
          <w:i/>
          <w:sz w:val="22"/>
          <w:szCs w:val="22"/>
        </w:rPr>
        <w:t>O</w:t>
      </w:r>
      <w:r w:rsidRPr="002A5AFB">
        <w:rPr>
          <w:rFonts w:cs="Arial"/>
          <w:b/>
          <w:i/>
          <w:sz w:val="22"/>
          <w:szCs w:val="22"/>
        </w:rPr>
        <w:t>ferent</w:t>
      </w:r>
      <w:r w:rsidRPr="002A5AFB">
        <w:rPr>
          <w:rFonts w:cs="Arial"/>
          <w:i/>
          <w:sz w:val="22"/>
          <w:szCs w:val="22"/>
        </w:rPr>
        <w:t>:</w:t>
      </w:r>
    </w:p>
    <w:p w14:paraId="292B3331" w14:textId="77777777" w:rsidR="00A25D7C" w:rsidRPr="002A5AFB" w:rsidRDefault="00A25D7C" w:rsidP="006364A3">
      <w:pPr>
        <w:spacing w:line="360" w:lineRule="auto"/>
        <w:jc w:val="center"/>
        <w:rPr>
          <w:rFonts w:cs="Arial"/>
          <w:i/>
          <w:sz w:val="22"/>
          <w:szCs w:val="22"/>
        </w:rPr>
      </w:pPr>
    </w:p>
    <w:p w14:paraId="7957AA1A" w14:textId="77777777" w:rsidR="00A25D7C" w:rsidRPr="002A5AFB" w:rsidRDefault="00A25D7C" w:rsidP="00CE1BA7">
      <w:pPr>
        <w:numPr>
          <w:ilvl w:val="0"/>
          <w:numId w:val="5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b/>
          <w:sz w:val="22"/>
          <w:szCs w:val="22"/>
        </w:rPr>
        <w:t>składa ofertę</w:t>
      </w:r>
      <w:r w:rsidRPr="002A5AFB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2A5AFB">
        <w:rPr>
          <w:rFonts w:eastAsia="Calibri" w:cs="Arial"/>
          <w:b/>
          <w:sz w:val="22"/>
          <w:szCs w:val="22"/>
        </w:rPr>
        <w:t>:</w:t>
      </w:r>
    </w:p>
    <w:p w14:paraId="33259657" w14:textId="77777777" w:rsidR="00A25D7C" w:rsidRPr="002A5AFB" w:rsidRDefault="00A25D7C" w:rsidP="00CE1BA7">
      <w:pPr>
        <w:numPr>
          <w:ilvl w:val="1"/>
          <w:numId w:val="5"/>
        </w:numPr>
        <w:spacing w:line="360" w:lineRule="auto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samodzielnie</w:t>
      </w:r>
    </w:p>
    <w:p w14:paraId="086EDA91" w14:textId="77777777" w:rsidR="00C81E07" w:rsidRPr="002A5AFB" w:rsidRDefault="00C81E07" w:rsidP="006364A3">
      <w:pPr>
        <w:spacing w:line="360" w:lineRule="auto"/>
        <w:jc w:val="center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6DDE3D7E" w14:textId="3B5A0B43" w:rsidR="00C81E07" w:rsidRPr="002A5AFB" w:rsidRDefault="00C81E07" w:rsidP="006364A3">
      <w:pPr>
        <w:spacing w:line="360" w:lineRule="auto"/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01EA0057" w14:textId="77777777" w:rsidR="00C81E07" w:rsidRPr="00E433AF" w:rsidRDefault="00C81E07" w:rsidP="006364A3">
      <w:pPr>
        <w:spacing w:line="360" w:lineRule="auto"/>
        <w:ind w:left="1418"/>
        <w:rPr>
          <w:rFonts w:cs="Arial"/>
          <w:bCs/>
          <w:i/>
          <w:color w:val="000000"/>
          <w:sz w:val="22"/>
          <w:szCs w:val="22"/>
        </w:rPr>
      </w:pPr>
      <w:r w:rsidRPr="00E433AF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091BBCEF" w14:textId="77777777" w:rsidR="00C81E07" w:rsidRPr="002A5AFB" w:rsidRDefault="00C81E07" w:rsidP="006364A3">
      <w:pPr>
        <w:spacing w:line="360" w:lineRule="auto"/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779E7D8" w14:textId="6B7517DC" w:rsidR="00C81E07" w:rsidRPr="002A5AFB" w:rsidRDefault="00C81E07" w:rsidP="006364A3">
      <w:pPr>
        <w:spacing w:line="360" w:lineRule="auto"/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  <w:r w:rsidR="009349BC" w:rsidRPr="002A5AFB">
        <w:rPr>
          <w:rFonts w:cs="Arial"/>
          <w:bCs/>
          <w:i/>
          <w:color w:val="000000"/>
          <w:sz w:val="22"/>
          <w:szCs w:val="22"/>
        </w:rPr>
        <w:t>N</w:t>
      </w:r>
      <w:r w:rsidRPr="002A5AFB">
        <w:rPr>
          <w:rFonts w:cs="Arial"/>
          <w:bCs/>
          <w:i/>
          <w:color w:val="000000"/>
          <w:sz w:val="22"/>
          <w:szCs w:val="22"/>
        </w:rPr>
        <w:t>umer REGON: ____</w:t>
      </w:r>
      <w:r w:rsidR="009349BC" w:rsidRPr="002A5AFB">
        <w:rPr>
          <w:rFonts w:cs="Arial"/>
          <w:bCs/>
          <w:i/>
          <w:color w:val="000000"/>
          <w:sz w:val="22"/>
          <w:szCs w:val="22"/>
        </w:rPr>
        <w:t>N</w:t>
      </w:r>
      <w:r w:rsidRPr="002A5AFB">
        <w:rPr>
          <w:rFonts w:cs="Arial"/>
          <w:bCs/>
          <w:i/>
          <w:color w:val="000000"/>
          <w:sz w:val="22"/>
          <w:szCs w:val="22"/>
        </w:rPr>
        <w:t>umer NIP: _______</w:t>
      </w:r>
    </w:p>
    <w:p w14:paraId="3AC01316" w14:textId="77777777" w:rsidR="00C81E07" w:rsidRPr="002A5AFB" w:rsidRDefault="00C81E07" w:rsidP="006364A3">
      <w:pPr>
        <w:spacing w:line="360" w:lineRule="auto"/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73E446D" w14:textId="34970E1B" w:rsidR="00C81E07" w:rsidRPr="002A5AFB" w:rsidRDefault="00C81E07" w:rsidP="006364A3">
      <w:pPr>
        <w:spacing w:line="360" w:lineRule="auto"/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23A93DD5" w14:textId="77777777" w:rsidR="00064C1A" w:rsidRPr="002A5AFB" w:rsidRDefault="00064C1A" w:rsidP="006364A3">
      <w:pPr>
        <w:spacing w:line="360" w:lineRule="auto"/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3CA5484" w14:textId="6F37D727" w:rsidR="00C81E07" w:rsidRPr="002A5AFB" w:rsidRDefault="000F4558" w:rsidP="006364A3">
      <w:pPr>
        <w:spacing w:line="360" w:lineRule="auto"/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Tak,</w:t>
      </w:r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kraj rejestracji _________________, numer VAT-UE</w:t>
      </w:r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__________,</w:t>
      </w:r>
    </w:p>
    <w:p w14:paraId="4ACEA407" w14:textId="77777777" w:rsidR="004F1C65" w:rsidRPr="002A5AFB" w:rsidRDefault="004F1C65" w:rsidP="006364A3">
      <w:pPr>
        <w:spacing w:line="360" w:lineRule="auto"/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4190700" w14:textId="0BC06D78" w:rsidR="00C81E07" w:rsidRPr="002A5AFB" w:rsidRDefault="000F4558" w:rsidP="006364A3">
      <w:pPr>
        <w:spacing w:line="360" w:lineRule="auto"/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 xml:space="preserve">Nie </w:t>
      </w:r>
    </w:p>
    <w:p w14:paraId="57AB1050" w14:textId="77777777" w:rsidR="009349BC" w:rsidRPr="002A5AFB" w:rsidRDefault="009349BC" w:rsidP="006364A3">
      <w:pPr>
        <w:spacing w:line="360" w:lineRule="auto"/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56FCE90" w14:textId="31CAD760" w:rsidR="009349BC" w:rsidRPr="002A5AFB" w:rsidRDefault="009349BC" w:rsidP="006364A3">
      <w:pPr>
        <w:spacing w:line="360" w:lineRule="auto"/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6DF5D5E2" w14:textId="77777777" w:rsidR="00C81E07" w:rsidRPr="002A5AFB" w:rsidRDefault="00C81E07" w:rsidP="006364A3">
      <w:pPr>
        <w:spacing w:line="360" w:lineRule="auto"/>
        <w:rPr>
          <w:rFonts w:cs="Arial"/>
          <w:bCs/>
          <w:i/>
          <w:color w:val="000000"/>
          <w:sz w:val="22"/>
          <w:szCs w:val="22"/>
        </w:rPr>
      </w:pPr>
    </w:p>
    <w:p w14:paraId="225A544E" w14:textId="77777777" w:rsidR="00C81E07" w:rsidRPr="002A5AFB" w:rsidRDefault="00C81E07" w:rsidP="006364A3">
      <w:pPr>
        <w:spacing w:line="360" w:lineRule="auto"/>
        <w:ind w:left="1440"/>
        <w:jc w:val="both"/>
        <w:rPr>
          <w:rFonts w:eastAsia="Calibri" w:cs="Arial"/>
          <w:sz w:val="22"/>
          <w:szCs w:val="22"/>
        </w:rPr>
      </w:pPr>
    </w:p>
    <w:p w14:paraId="44055ADA" w14:textId="77777777" w:rsidR="00A25D7C" w:rsidRPr="002A5AFB" w:rsidRDefault="00A25D7C" w:rsidP="00CE1BA7">
      <w:pPr>
        <w:numPr>
          <w:ilvl w:val="1"/>
          <w:numId w:val="5"/>
        </w:numPr>
        <w:spacing w:line="360" w:lineRule="auto"/>
        <w:jc w:val="both"/>
        <w:rPr>
          <w:rFonts w:eastAsia="Calibri" w:cs="Arial"/>
          <w:sz w:val="22"/>
          <w:szCs w:val="22"/>
          <w:highlight w:val="lightGray"/>
        </w:rPr>
      </w:pPr>
      <w:r w:rsidRPr="002A5AFB">
        <w:rPr>
          <w:rFonts w:eastAsia="Calibri" w:cs="Arial"/>
          <w:sz w:val="22"/>
          <w:szCs w:val="22"/>
          <w:highlight w:val="lightGray"/>
        </w:rPr>
        <w:lastRenderedPageBreak/>
        <w:t xml:space="preserve">jako konsorcjum, w którego w skład wchodzą:  </w:t>
      </w:r>
    </w:p>
    <w:p w14:paraId="1C7B2F78" w14:textId="77777777" w:rsidR="00A25D7C" w:rsidRPr="002A5AFB" w:rsidRDefault="00A25D7C" w:rsidP="006364A3">
      <w:pPr>
        <w:spacing w:line="360" w:lineRule="auto"/>
        <w:ind w:left="1440"/>
        <w:jc w:val="both"/>
        <w:rPr>
          <w:rFonts w:eastAsia="Calibri" w:cs="Arial"/>
          <w:sz w:val="22"/>
          <w:szCs w:val="22"/>
          <w:highlight w:val="lightGray"/>
        </w:rPr>
      </w:pPr>
    </w:p>
    <w:p w14:paraId="3CD8D301" w14:textId="77777777" w:rsidR="00A25D7C" w:rsidRPr="002A5AFB" w:rsidRDefault="00A25D7C" w:rsidP="00CE1BA7">
      <w:pPr>
        <w:numPr>
          <w:ilvl w:val="0"/>
          <w:numId w:val="6"/>
        </w:numPr>
        <w:spacing w:line="360" w:lineRule="auto"/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Lider: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6523A0FB" w14:textId="77777777" w:rsidR="00A25D7C" w:rsidRPr="002A5AFB" w:rsidRDefault="00A25D7C" w:rsidP="006364A3">
      <w:pPr>
        <w:spacing w:line="360" w:lineRule="auto"/>
        <w:ind w:left="2836" w:hanging="360"/>
        <w:rPr>
          <w:rFonts w:cs="Arial"/>
          <w:b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</w:t>
      </w:r>
      <w:r w:rsidRPr="002A5AFB">
        <w:rPr>
          <w:rFonts w:cs="Arial"/>
          <w:b/>
          <w:bCs/>
          <w:i/>
          <w:color w:val="000000"/>
          <w:sz w:val="22"/>
          <w:szCs w:val="22"/>
          <w:highlight w:val="lightGray"/>
        </w:rPr>
        <w:t>)</w:t>
      </w:r>
    </w:p>
    <w:p w14:paraId="166A32E8" w14:textId="77777777" w:rsidR="002736BD" w:rsidRPr="002A5AFB" w:rsidRDefault="002736BD" w:rsidP="006364A3">
      <w:pPr>
        <w:spacing w:line="360" w:lineRule="auto"/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5C90199A" w14:textId="66633455" w:rsidR="002736BD" w:rsidRPr="002A5AFB" w:rsidRDefault="009349BC" w:rsidP="006364A3">
      <w:pPr>
        <w:spacing w:line="360" w:lineRule="auto"/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REGON: __________</w:t>
      </w: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NIP: _________________</w:t>
      </w:r>
    </w:p>
    <w:p w14:paraId="1F331D3D" w14:textId="77777777" w:rsidR="002736BD" w:rsidRPr="002A5AFB" w:rsidRDefault="002736BD" w:rsidP="006364A3">
      <w:pPr>
        <w:spacing w:line="360" w:lineRule="auto"/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323C2ED9" w14:textId="77777777" w:rsidR="009349BC" w:rsidRPr="002A5AFB" w:rsidRDefault="009349BC" w:rsidP="006364A3">
      <w:pPr>
        <w:spacing w:line="360" w:lineRule="auto"/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49DE1186" w14:textId="77777777" w:rsidR="009349BC" w:rsidRPr="002A5AFB" w:rsidRDefault="009349BC" w:rsidP="006364A3">
      <w:pPr>
        <w:spacing w:line="360" w:lineRule="auto"/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67532196" w14:textId="5138DB6D" w:rsidR="009349BC" w:rsidRPr="002A5AFB" w:rsidRDefault="000F4558" w:rsidP="006364A3">
      <w:pPr>
        <w:spacing w:line="360" w:lineRule="auto"/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Tak, kraj rejestracji _________, numer VAT-UE _________________,</w:t>
      </w:r>
    </w:p>
    <w:p w14:paraId="7B3C6482" w14:textId="77777777" w:rsidR="009349BC" w:rsidRPr="002A5AFB" w:rsidRDefault="009349BC" w:rsidP="006364A3">
      <w:pPr>
        <w:spacing w:line="360" w:lineRule="auto"/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6E8DA71" w14:textId="77777777" w:rsidR="009349BC" w:rsidRPr="002A5AFB" w:rsidRDefault="000F4558" w:rsidP="006364A3">
      <w:pPr>
        <w:spacing w:line="360" w:lineRule="auto"/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7F519B2E" w14:textId="77777777" w:rsidR="00C81E07" w:rsidRPr="002A5AFB" w:rsidRDefault="00C81E07" w:rsidP="006364A3">
      <w:pPr>
        <w:spacing w:line="360" w:lineRule="auto"/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59A18CB8" w14:textId="572EB877" w:rsidR="002736BD" w:rsidRPr="002A5AFB" w:rsidRDefault="009349BC" w:rsidP="006364A3">
      <w:pPr>
        <w:spacing w:line="360" w:lineRule="auto"/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VAT (VIES) – dotyczy podmiotów zagranicznych: _________________</w:t>
      </w:r>
    </w:p>
    <w:p w14:paraId="22E3B24C" w14:textId="77777777" w:rsidR="00A25D7C" w:rsidRPr="002A5AFB" w:rsidRDefault="00A25D7C" w:rsidP="006364A3">
      <w:pPr>
        <w:spacing w:line="360" w:lineRule="auto"/>
        <w:ind w:left="1843" w:hanging="360"/>
        <w:rPr>
          <w:rFonts w:cs="Arial"/>
          <w:b/>
          <w:i/>
          <w:sz w:val="22"/>
          <w:szCs w:val="22"/>
          <w:highlight w:val="lightGray"/>
        </w:rPr>
      </w:pPr>
    </w:p>
    <w:p w14:paraId="143BE3C8" w14:textId="77777777" w:rsidR="00A25D7C" w:rsidRPr="002A5AFB" w:rsidRDefault="00A25D7C" w:rsidP="00CE1BA7">
      <w:pPr>
        <w:numPr>
          <w:ilvl w:val="0"/>
          <w:numId w:val="6"/>
        </w:numPr>
        <w:spacing w:line="360" w:lineRule="auto"/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Członkowie: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589E1EC9" w14:textId="77777777" w:rsidR="00A25D7C" w:rsidRPr="002A5AFB" w:rsidRDefault="00A25D7C" w:rsidP="006364A3">
      <w:pPr>
        <w:spacing w:line="360" w:lineRule="auto"/>
        <w:ind w:left="3261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firmą)</w:t>
      </w:r>
    </w:p>
    <w:p w14:paraId="01312C1D" w14:textId="77777777" w:rsidR="002736BD" w:rsidRPr="002A5AFB" w:rsidRDefault="002736BD" w:rsidP="006364A3">
      <w:pPr>
        <w:spacing w:line="360" w:lineRule="auto"/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A067E2F" w14:textId="28A6F6C6" w:rsidR="002736BD" w:rsidRPr="002A5AFB" w:rsidRDefault="009349BC" w:rsidP="006364A3">
      <w:pPr>
        <w:spacing w:line="360" w:lineRule="auto"/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REGON: _____________</w:t>
      </w:r>
      <w:r w:rsidR="00E433AF">
        <w:rPr>
          <w:rFonts w:cs="Arial"/>
          <w:i/>
          <w:sz w:val="22"/>
          <w:szCs w:val="22"/>
          <w:highlight w:val="lightGray"/>
        </w:rPr>
        <w:t xml:space="preserve"> </w:t>
      </w: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NIP: _________________</w:t>
      </w:r>
    </w:p>
    <w:p w14:paraId="4623A897" w14:textId="77777777" w:rsidR="002736BD" w:rsidRPr="002A5AFB" w:rsidRDefault="002736BD" w:rsidP="006364A3">
      <w:pPr>
        <w:spacing w:line="360" w:lineRule="auto"/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415F712" w14:textId="77777777" w:rsidR="009349BC" w:rsidRPr="002A5AFB" w:rsidRDefault="009349BC" w:rsidP="006364A3">
      <w:pPr>
        <w:spacing w:line="360" w:lineRule="auto"/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69B45A2F" w14:textId="77777777" w:rsidR="009349BC" w:rsidRPr="002A5AFB" w:rsidRDefault="009349BC" w:rsidP="006364A3">
      <w:pPr>
        <w:spacing w:line="360" w:lineRule="auto"/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46F4A573" w14:textId="0D302F87" w:rsidR="009349BC" w:rsidRPr="002A5AFB" w:rsidRDefault="000F4558" w:rsidP="006364A3">
      <w:pPr>
        <w:spacing w:line="360" w:lineRule="auto"/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Tak, kraj rejestracji _________, numer VAT-UE _________________,</w:t>
      </w:r>
    </w:p>
    <w:p w14:paraId="327C0797" w14:textId="77777777" w:rsidR="009349BC" w:rsidRPr="002A5AFB" w:rsidRDefault="009349BC" w:rsidP="006364A3">
      <w:pPr>
        <w:spacing w:line="360" w:lineRule="auto"/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B3C0B63" w14:textId="77777777" w:rsidR="009349BC" w:rsidRPr="002A5AFB" w:rsidRDefault="000F4558" w:rsidP="006364A3">
      <w:pPr>
        <w:spacing w:line="360" w:lineRule="auto"/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71C3A37E" w14:textId="77777777" w:rsidR="00C81E07" w:rsidRPr="002A5AFB" w:rsidRDefault="00C81E07" w:rsidP="006364A3">
      <w:pPr>
        <w:spacing w:line="360" w:lineRule="auto"/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3A27EFEA" w14:textId="2D2657EA" w:rsidR="002736BD" w:rsidRPr="002A5AFB" w:rsidRDefault="009349BC" w:rsidP="006364A3">
      <w:pPr>
        <w:spacing w:line="360" w:lineRule="auto"/>
        <w:ind w:left="1843" w:hanging="360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VAT (VIES) – dotyczy podmiotów zagranicznych: _________________</w:t>
      </w:r>
    </w:p>
    <w:p w14:paraId="3F5A6E8D" w14:textId="77777777" w:rsidR="002736BD" w:rsidRPr="002A5AFB" w:rsidRDefault="002736BD" w:rsidP="006364A3">
      <w:pPr>
        <w:spacing w:line="360" w:lineRule="auto"/>
        <w:jc w:val="center"/>
        <w:rPr>
          <w:rFonts w:cs="Arial"/>
          <w:i/>
          <w:sz w:val="22"/>
          <w:szCs w:val="22"/>
        </w:rPr>
      </w:pPr>
    </w:p>
    <w:p w14:paraId="018EE2CF" w14:textId="28242672" w:rsidR="00E568DB" w:rsidRPr="002A5AFB" w:rsidRDefault="00E568DB" w:rsidP="00CE1BA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</w:t>
      </w:r>
      <w:r w:rsidR="001F7745" w:rsidRPr="002A5AFB">
        <w:rPr>
          <w:rFonts w:eastAsia="Calibri" w:cs="Arial"/>
          <w:sz w:val="22"/>
          <w:szCs w:val="22"/>
        </w:rPr>
        <w:t>a</w:t>
      </w:r>
      <w:r w:rsidRPr="002A5AFB">
        <w:rPr>
          <w:rFonts w:eastAsia="Calibri" w:cs="Arial"/>
          <w:sz w:val="22"/>
          <w:szCs w:val="22"/>
        </w:rPr>
        <w:t xml:space="preserve"> warunk</w:t>
      </w:r>
      <w:r w:rsidR="001F7745" w:rsidRPr="002A5AFB">
        <w:rPr>
          <w:rFonts w:eastAsia="Calibri" w:cs="Arial"/>
          <w:sz w:val="22"/>
          <w:szCs w:val="22"/>
        </w:rPr>
        <w:t>i</w:t>
      </w:r>
      <w:r w:rsidRPr="002A5AFB">
        <w:rPr>
          <w:rFonts w:eastAsia="Calibri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2A5AFB" w:rsidRDefault="001F7745" w:rsidP="00CE1BA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E3A4069" w14:textId="22E9AFC3" w:rsidR="00A67027" w:rsidRPr="002A5AFB" w:rsidRDefault="00944A51" w:rsidP="00CE1BA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</w:t>
      </w:r>
      <w:r w:rsidR="00843FFF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do wiadomości, że w przypadku podania nieprawdziwych informacji poni</w:t>
      </w:r>
      <w:r w:rsidR="00A20FA3" w:rsidRPr="002A5AFB">
        <w:rPr>
          <w:rFonts w:eastAsia="Calibri" w:cs="Arial"/>
          <w:sz w:val="22"/>
          <w:szCs w:val="22"/>
        </w:rPr>
        <w:t>esie</w:t>
      </w:r>
      <w:r w:rsidRPr="002A5AFB">
        <w:rPr>
          <w:rFonts w:eastAsia="Calibri" w:cs="Arial"/>
          <w:sz w:val="22"/>
          <w:szCs w:val="22"/>
        </w:rPr>
        <w:t xml:space="preserve"> odpowiedzialność prawną i pokryj</w:t>
      </w:r>
      <w:r w:rsidR="00A20FA3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wszelkie szkody i koszty poniesione przez </w:t>
      </w:r>
      <w:r w:rsidR="00843FFF" w:rsidRPr="002A5AFB">
        <w:rPr>
          <w:rFonts w:eastAsia="Calibri" w:cs="Arial"/>
          <w:sz w:val="22"/>
          <w:szCs w:val="22"/>
        </w:rPr>
        <w:t>PSG</w:t>
      </w:r>
      <w:r w:rsidRPr="002A5AFB">
        <w:rPr>
          <w:rFonts w:eastAsia="Calibri" w:cs="Arial"/>
          <w:sz w:val="22"/>
          <w:szCs w:val="22"/>
        </w:rPr>
        <w:t xml:space="preserve"> z tego tytułu</w:t>
      </w:r>
      <w:r w:rsidR="00A67027" w:rsidRPr="002A5AFB">
        <w:rPr>
          <w:rFonts w:eastAsia="Calibri" w:cs="Arial"/>
          <w:sz w:val="22"/>
          <w:szCs w:val="22"/>
        </w:rPr>
        <w:t>,</w:t>
      </w:r>
    </w:p>
    <w:p w14:paraId="3D10F4F6" w14:textId="7AC3E6F6" w:rsidR="00A67027" w:rsidRDefault="00A67027" w:rsidP="00CE1BA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lastRenderedPageBreak/>
        <w:t>numer bankowego rachunku rozliczeniowego, wskazanego w Umowie lub na fakturze, na który ma zostać dokonana płatność</w:t>
      </w:r>
      <w:r w:rsidR="00843FFF" w:rsidRPr="002A5AFB">
        <w:rPr>
          <w:rFonts w:eastAsia="Calibri" w:cs="Arial"/>
          <w:sz w:val="22"/>
          <w:szCs w:val="22"/>
        </w:rPr>
        <w:t xml:space="preserve"> jest zgodny </w:t>
      </w:r>
      <w:r w:rsidRPr="002A5AFB">
        <w:rPr>
          <w:rFonts w:eastAsia="Calibri" w:cs="Arial"/>
          <w:sz w:val="22"/>
          <w:szCs w:val="22"/>
        </w:rPr>
        <w:t xml:space="preserve">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="001A7AB4" w:rsidRPr="002A5AFB">
        <w:rPr>
          <w:rFonts w:eastAsia="Calibri" w:cs="Arial"/>
          <w:sz w:val="22"/>
          <w:szCs w:val="22"/>
        </w:rPr>
        <w:br/>
      </w:r>
      <w:r w:rsidRPr="002A5AFB">
        <w:rPr>
          <w:rFonts w:eastAsia="Calibri" w:cs="Arial"/>
          <w:sz w:val="22"/>
          <w:szCs w:val="22"/>
        </w:rPr>
        <w:t>i przywróconych do rejestru VAT prowadzonym na stronie Ministerstwa Finansów,</w:t>
      </w:r>
    </w:p>
    <w:p w14:paraId="227D07AF" w14:textId="742D2602" w:rsidR="00711490" w:rsidRDefault="00711490" w:rsidP="00CE1BA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r>
        <w:rPr>
          <w:rFonts w:eastAsia="Calibri" w:cs="Arial"/>
          <w:sz w:val="22"/>
          <w:szCs w:val="22"/>
        </w:rPr>
        <w:t xml:space="preserve">adres e-mail </w:t>
      </w:r>
      <w:r w:rsidR="004650CA">
        <w:rPr>
          <w:rFonts w:eastAsia="Calibri" w:cs="Arial"/>
          <w:sz w:val="22"/>
          <w:szCs w:val="22"/>
        </w:rPr>
        <w:t xml:space="preserve">do </w:t>
      </w:r>
      <w:r>
        <w:rPr>
          <w:rFonts w:eastAsia="Calibri" w:cs="Arial"/>
          <w:sz w:val="22"/>
          <w:szCs w:val="22"/>
        </w:rPr>
        <w:t xml:space="preserve">wysyłki faktur w razie awarii </w:t>
      </w:r>
      <w:proofErr w:type="spellStart"/>
      <w:r>
        <w:rPr>
          <w:rFonts w:eastAsia="Calibri" w:cs="Arial"/>
          <w:sz w:val="22"/>
          <w:szCs w:val="22"/>
        </w:rPr>
        <w:t>KS</w:t>
      </w:r>
      <w:r w:rsidR="004650CA">
        <w:rPr>
          <w:rFonts w:eastAsia="Calibri" w:cs="Arial"/>
          <w:sz w:val="22"/>
          <w:szCs w:val="22"/>
        </w:rPr>
        <w:t>e</w:t>
      </w:r>
      <w:r>
        <w:rPr>
          <w:rFonts w:eastAsia="Calibri" w:cs="Arial"/>
          <w:sz w:val="22"/>
          <w:szCs w:val="22"/>
        </w:rPr>
        <w:t>F</w:t>
      </w:r>
      <w:proofErr w:type="spellEnd"/>
      <w:r>
        <w:rPr>
          <w:rFonts w:eastAsia="Calibri" w:cs="Arial"/>
          <w:sz w:val="22"/>
          <w:szCs w:val="22"/>
        </w:rPr>
        <w:t xml:space="preserve">: </w:t>
      </w:r>
      <w:r w:rsidRPr="00711490">
        <w:rPr>
          <w:rFonts w:eastAsia="Calibri" w:cs="Arial"/>
          <w:sz w:val="22"/>
          <w:szCs w:val="22"/>
          <w:highlight w:val="yellow"/>
        </w:rPr>
        <w:t>____________</w:t>
      </w:r>
      <w:r w:rsidR="004650CA">
        <w:rPr>
          <w:rFonts w:eastAsia="Calibri" w:cs="Arial"/>
          <w:sz w:val="22"/>
          <w:szCs w:val="22"/>
        </w:rPr>
        <w:t>*</w:t>
      </w:r>
    </w:p>
    <w:p w14:paraId="6DF5259B" w14:textId="2179D0AA" w:rsidR="00A67027" w:rsidRPr="002A5AFB" w:rsidRDefault="00A67027" w:rsidP="00CE1BA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nie wszczęto wobec </w:t>
      </w:r>
      <w:r w:rsidR="00A20FA3" w:rsidRPr="002A5AFB">
        <w:rPr>
          <w:rFonts w:eastAsia="Calibri" w:cs="Arial"/>
          <w:sz w:val="22"/>
          <w:szCs w:val="22"/>
        </w:rPr>
        <w:t xml:space="preserve">Oferenta </w:t>
      </w:r>
      <w:r w:rsidRPr="002A5AFB">
        <w:rPr>
          <w:rFonts w:eastAsia="Calibri" w:cs="Arial"/>
          <w:sz w:val="22"/>
          <w:szCs w:val="22"/>
        </w:rPr>
        <w:t xml:space="preserve">postępowania restrukturyzacyjnego, likwidacyjnego lub upadłościowego, ani nie toczy się w stosunku do </w:t>
      </w:r>
      <w:r w:rsidR="00A20FA3" w:rsidRPr="002A5AFB">
        <w:rPr>
          <w:rFonts w:eastAsia="Calibri" w:cs="Arial"/>
          <w:sz w:val="22"/>
          <w:szCs w:val="22"/>
        </w:rPr>
        <w:t xml:space="preserve">niego </w:t>
      </w:r>
      <w:r w:rsidRPr="002A5AFB">
        <w:rPr>
          <w:rFonts w:eastAsia="Calibri" w:cs="Arial"/>
          <w:sz w:val="22"/>
          <w:szCs w:val="22"/>
        </w:rPr>
        <w:t>postępowanie egzekucyjne,</w:t>
      </w:r>
    </w:p>
    <w:p w14:paraId="5D634166" w14:textId="5BBC1A25" w:rsidR="005B1521" w:rsidRPr="002A5AFB" w:rsidRDefault="00470968" w:rsidP="00CE1BA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jest</w:t>
      </w:r>
      <w:r w:rsidR="005B1521" w:rsidRPr="002A5AFB">
        <w:rPr>
          <w:rFonts w:eastAsia="Calibri" w:cs="Arial"/>
          <w:sz w:val="22"/>
          <w:szCs w:val="22"/>
        </w:rPr>
        <w:t xml:space="preserve"> w sporze sądowym ze Spółką lub ze Spółką z GK ORLEN</w:t>
      </w:r>
      <w:r w:rsidR="00711490">
        <w:rPr>
          <w:rFonts w:eastAsia="Calibri" w:cs="Arial"/>
          <w:sz w:val="22"/>
          <w:szCs w:val="22"/>
        </w:rPr>
        <w:t>*</w:t>
      </w:r>
      <w:r w:rsidR="005B1521" w:rsidRPr="002A5AFB">
        <w:rPr>
          <w:rFonts w:eastAsia="Calibri" w:cs="Arial"/>
          <w:sz w:val="22"/>
          <w:szCs w:val="22"/>
        </w:rPr>
        <w:t xml:space="preserve"> </w:t>
      </w:r>
    </w:p>
    <w:p w14:paraId="08D32A1F" w14:textId="35BAA9D0" w:rsidR="00A67027" w:rsidRPr="00711490" w:rsidRDefault="000F4558" w:rsidP="006364A3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2"/>
          <w:szCs w:val="22"/>
          <w:highlight w:val="yellow"/>
        </w:rPr>
      </w:pPr>
      <w:sdt>
        <w:sdtPr>
          <w:rPr>
            <w:rFonts w:cs="Arial"/>
            <w:bCs/>
            <w:iCs/>
            <w:color w:val="000000"/>
            <w:sz w:val="22"/>
            <w:szCs w:val="22"/>
            <w:highlight w:val="yellow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11490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yellow"/>
            </w:rPr>
            <w:t>☐</w:t>
          </w:r>
        </w:sdtContent>
      </w:sdt>
      <w:r w:rsidR="00064C1A" w:rsidRPr="00711490" w:rsidDel="00064C1A">
        <w:rPr>
          <w:rFonts w:eastAsia="Calibri" w:cs="Arial"/>
          <w:sz w:val="22"/>
          <w:szCs w:val="22"/>
          <w:highlight w:val="yellow"/>
        </w:rPr>
        <w:t xml:space="preserve"> </w:t>
      </w:r>
      <w:r w:rsidR="00A67027" w:rsidRPr="00711490">
        <w:rPr>
          <w:rFonts w:eastAsia="Calibri" w:cs="Arial"/>
          <w:sz w:val="22"/>
          <w:szCs w:val="22"/>
          <w:highlight w:val="yellow"/>
        </w:rPr>
        <w:t xml:space="preserve"> Tak</w:t>
      </w:r>
      <w:r w:rsidR="00FD2575" w:rsidRPr="00711490">
        <w:rPr>
          <w:rFonts w:eastAsia="Calibri" w:cs="Arial"/>
          <w:sz w:val="22"/>
          <w:szCs w:val="22"/>
          <w:highlight w:val="yellow"/>
        </w:rPr>
        <w:t>,</w:t>
      </w:r>
    </w:p>
    <w:p w14:paraId="61C9C844" w14:textId="0DFFA47E" w:rsidR="00A67027" w:rsidRPr="002A5AFB" w:rsidRDefault="000F4558" w:rsidP="006364A3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  <w:highlight w:val="yellow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11490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yellow"/>
            </w:rPr>
            <w:t>☐</w:t>
          </w:r>
        </w:sdtContent>
      </w:sdt>
      <w:r w:rsidR="00064C1A" w:rsidRPr="00711490" w:rsidDel="00064C1A">
        <w:rPr>
          <w:rFonts w:eastAsia="Calibri" w:cs="Arial"/>
          <w:sz w:val="22"/>
          <w:szCs w:val="22"/>
          <w:highlight w:val="yellow"/>
        </w:rPr>
        <w:t xml:space="preserve"> </w:t>
      </w:r>
      <w:r w:rsidR="00A67027" w:rsidRPr="00711490">
        <w:rPr>
          <w:rFonts w:eastAsia="Calibri" w:cs="Arial"/>
          <w:sz w:val="22"/>
          <w:szCs w:val="22"/>
          <w:highlight w:val="yellow"/>
        </w:rPr>
        <w:t xml:space="preserve"> Nie</w:t>
      </w:r>
      <w:r w:rsidR="00FD2575" w:rsidRPr="00711490">
        <w:rPr>
          <w:rFonts w:eastAsia="Calibri" w:cs="Arial"/>
          <w:sz w:val="22"/>
          <w:szCs w:val="22"/>
          <w:highlight w:val="yellow"/>
        </w:rPr>
        <w:t>,</w:t>
      </w:r>
    </w:p>
    <w:p w14:paraId="7FBE9297" w14:textId="7BDF8633" w:rsidR="00470968" w:rsidRPr="002A5AFB" w:rsidRDefault="00470968" w:rsidP="00CE1BA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bookmarkStart w:id="1" w:name="_Hlk219071443"/>
      <w:r w:rsidRPr="002A5AFB">
        <w:rPr>
          <w:rFonts w:eastAsia="Calibri" w:cs="Arial"/>
          <w:sz w:val="22"/>
          <w:szCs w:val="22"/>
        </w:rPr>
        <w:t>był w sporze sądowym ze Spółką lub ze Spółką z GK ORLEN</w:t>
      </w:r>
      <w:r w:rsidR="00711490">
        <w:rPr>
          <w:rFonts w:eastAsia="Calibri" w:cs="Arial"/>
          <w:sz w:val="22"/>
          <w:szCs w:val="22"/>
        </w:rPr>
        <w:t>*</w:t>
      </w:r>
    </w:p>
    <w:p w14:paraId="4D0AACEE" w14:textId="2356407B" w:rsidR="00470968" w:rsidRPr="00711490" w:rsidRDefault="000F4558" w:rsidP="006364A3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2"/>
          <w:szCs w:val="22"/>
          <w:highlight w:val="yellow"/>
        </w:rPr>
      </w:pPr>
      <w:sdt>
        <w:sdtPr>
          <w:rPr>
            <w:rFonts w:cs="Arial"/>
            <w:bCs/>
            <w:iCs/>
            <w:color w:val="000000"/>
            <w:sz w:val="22"/>
            <w:szCs w:val="22"/>
            <w:highlight w:val="yellow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11490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yellow"/>
            </w:rPr>
            <w:t>☐</w:t>
          </w:r>
        </w:sdtContent>
      </w:sdt>
      <w:r w:rsidR="00064C1A" w:rsidRPr="00711490" w:rsidDel="00064C1A">
        <w:rPr>
          <w:rFonts w:eastAsia="Calibri" w:cs="Arial"/>
          <w:sz w:val="22"/>
          <w:szCs w:val="22"/>
          <w:highlight w:val="yellow"/>
        </w:rPr>
        <w:t xml:space="preserve"> </w:t>
      </w:r>
      <w:r w:rsidR="00470968" w:rsidRPr="00711490">
        <w:rPr>
          <w:rFonts w:eastAsia="Calibri" w:cs="Arial"/>
          <w:sz w:val="22"/>
          <w:szCs w:val="22"/>
          <w:highlight w:val="yellow"/>
        </w:rPr>
        <w:t xml:space="preserve"> Tak,</w:t>
      </w:r>
    </w:p>
    <w:p w14:paraId="2D990CE4" w14:textId="3EF465D5" w:rsidR="00470968" w:rsidRPr="002A5AFB" w:rsidRDefault="000F4558" w:rsidP="006364A3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  <w:highlight w:val="yellow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11490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yellow"/>
            </w:rPr>
            <w:t>☐</w:t>
          </w:r>
        </w:sdtContent>
      </w:sdt>
      <w:r w:rsidR="00064C1A" w:rsidRPr="00711490" w:rsidDel="00064C1A">
        <w:rPr>
          <w:rFonts w:eastAsia="Calibri" w:cs="Arial"/>
          <w:sz w:val="22"/>
          <w:szCs w:val="22"/>
          <w:highlight w:val="yellow"/>
        </w:rPr>
        <w:t xml:space="preserve"> </w:t>
      </w:r>
      <w:r w:rsidR="00470968" w:rsidRPr="00711490">
        <w:rPr>
          <w:rFonts w:eastAsia="Calibri" w:cs="Arial"/>
          <w:sz w:val="22"/>
          <w:szCs w:val="22"/>
          <w:highlight w:val="yellow"/>
        </w:rPr>
        <w:t xml:space="preserve"> Nie,</w:t>
      </w:r>
    </w:p>
    <w:bookmarkEnd w:id="1"/>
    <w:p w14:paraId="0E583EEA" w14:textId="2E57F824" w:rsidR="00A25D7C" w:rsidRPr="002A5AFB" w:rsidRDefault="00A25D7C" w:rsidP="00CE1BA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zobowiązuje się do przestrzegania tajemnicy informacji i nierozpowszechniania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Pr="002A5AFB">
        <w:rPr>
          <w:rFonts w:eastAsia="Calibri" w:cs="Arial"/>
          <w:bCs/>
          <w:sz w:val="22"/>
          <w:szCs w:val="22"/>
        </w:rPr>
        <w:t>,</w:t>
      </w:r>
    </w:p>
    <w:p w14:paraId="0243DC19" w14:textId="5CA5FA1B" w:rsidR="005508FF" w:rsidRPr="00E433AF" w:rsidRDefault="00A25D7C" w:rsidP="005508FF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cs="Arial"/>
          <w:sz w:val="22"/>
          <w:szCs w:val="22"/>
        </w:rPr>
      </w:pPr>
      <w:r w:rsidRPr="00E433AF">
        <w:rPr>
          <w:rFonts w:cs="Arial"/>
          <w:bCs/>
          <w:sz w:val="22"/>
          <w:szCs w:val="22"/>
        </w:rPr>
        <w:t>jest</w:t>
      </w:r>
      <w:r w:rsidR="005508FF" w:rsidRPr="00E433AF">
        <w:rPr>
          <w:rFonts w:cs="Arial"/>
          <w:bCs/>
          <w:sz w:val="22"/>
          <w:szCs w:val="22"/>
        </w:rPr>
        <w:t xml:space="preserve"> </w:t>
      </w:r>
      <w:r w:rsidR="005508FF" w:rsidRPr="00E433AF">
        <w:rPr>
          <w:rFonts w:cs="Arial"/>
          <w:sz w:val="22"/>
          <w:szCs w:val="22"/>
        </w:rPr>
        <w:t>związany niniejszą ofertą zgodnie z datą wskazaną na Platformie CONNECT                          w parametrze oferty – „Ważność oferty” (</w:t>
      </w:r>
      <w:r w:rsidR="005508FF" w:rsidRPr="00E433AF">
        <w:rPr>
          <w:rFonts w:cs="Arial"/>
          <w:b/>
          <w:bCs/>
          <w:sz w:val="22"/>
          <w:szCs w:val="22"/>
        </w:rPr>
        <w:t xml:space="preserve">minimalnie </w:t>
      </w:r>
      <w:r w:rsidR="00680863">
        <w:rPr>
          <w:rFonts w:cs="Arial"/>
          <w:b/>
          <w:bCs/>
          <w:sz w:val="22"/>
          <w:szCs w:val="22"/>
        </w:rPr>
        <w:t>60</w:t>
      </w:r>
      <w:r w:rsidR="005508FF" w:rsidRPr="00E433AF">
        <w:rPr>
          <w:rFonts w:cs="Arial"/>
          <w:b/>
          <w:bCs/>
          <w:sz w:val="22"/>
          <w:szCs w:val="22"/>
        </w:rPr>
        <w:t xml:space="preserve"> dni od upływu terminu wyznaczonego na składanie ofert</w:t>
      </w:r>
      <w:r w:rsidR="005508FF" w:rsidRPr="00E433AF">
        <w:rPr>
          <w:rFonts w:cs="Arial"/>
          <w:sz w:val="22"/>
          <w:szCs w:val="22"/>
        </w:rPr>
        <w:t>),</w:t>
      </w:r>
    </w:p>
    <w:p w14:paraId="624DB3A6" w14:textId="7DA44232" w:rsidR="00711490" w:rsidRPr="00711490" w:rsidRDefault="00257195" w:rsidP="001B1970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cs="Arial"/>
          <w:sz w:val="22"/>
          <w:szCs w:val="22"/>
        </w:rPr>
      </w:pPr>
      <w:r w:rsidRPr="00711490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  <w:r w:rsidR="00711490" w:rsidRPr="00711490">
        <w:rPr>
          <w:rFonts w:cs="Arial"/>
          <w:sz w:val="22"/>
          <w:szCs w:val="22"/>
        </w:rPr>
        <w:t xml:space="preserve"> </w:t>
      </w:r>
      <w:r w:rsidR="00711490" w:rsidRPr="00711490">
        <w:rPr>
          <w:rFonts w:cs="Arial"/>
          <w:sz w:val="22"/>
          <w:szCs w:val="22"/>
        </w:rPr>
        <w:t>w sposób zgodny</w:t>
      </w:r>
      <w:r w:rsidR="00711490" w:rsidRPr="00711490">
        <w:rPr>
          <w:rFonts w:cs="Arial"/>
          <w:sz w:val="22"/>
          <w:szCs w:val="22"/>
        </w:rPr>
        <w:t xml:space="preserve"> </w:t>
      </w:r>
      <w:r w:rsidR="00711490" w:rsidRPr="00711490">
        <w:rPr>
          <w:rFonts w:cs="Arial"/>
          <w:sz w:val="22"/>
          <w:szCs w:val="22"/>
        </w:rPr>
        <w:t xml:space="preserve">z obowiązującym prawem przetwarza dane osobowe, w tym powierzane przez inne podmioty dane osobowe od roku </w:t>
      </w:r>
      <w:r w:rsidR="00711490">
        <w:rPr>
          <w:rFonts w:cs="Arial"/>
          <w:sz w:val="22"/>
          <w:szCs w:val="22"/>
          <w:highlight w:val="yellow"/>
        </w:rPr>
        <w:t>_________*</w:t>
      </w:r>
      <w:r w:rsidR="00711490" w:rsidRPr="00711490">
        <w:rPr>
          <w:rFonts w:cs="Arial"/>
          <w:sz w:val="22"/>
          <w:szCs w:val="22"/>
          <w:highlight w:val="yellow"/>
        </w:rPr>
        <w:t>,</w:t>
      </w:r>
    </w:p>
    <w:p w14:paraId="1B2C6F78" w14:textId="2CBAEF33" w:rsidR="00E4458A" w:rsidRPr="003F4F1B" w:rsidRDefault="00E4458A" w:rsidP="00CE1BA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</w:t>
      </w:r>
      <w:r w:rsidR="00640B0A" w:rsidRPr="002A5AFB">
        <w:rPr>
          <w:rFonts w:cs="Arial"/>
          <w:sz w:val="22"/>
          <w:szCs w:val="22"/>
        </w:rPr>
        <w:t xml:space="preserve">Oferentów </w:t>
      </w:r>
      <w:r w:rsidRPr="002A5AFB">
        <w:rPr>
          <w:rFonts w:cs="Arial"/>
          <w:sz w:val="22"/>
          <w:szCs w:val="22"/>
        </w:rPr>
        <w:t xml:space="preserve">zewnętrznych, w szczególności: Ogólnych Warunków Umów, Ogólnych Wytycznych Dotyczących Ubezpieczeń oraz BHP i Ochrony środowiska, wraz z załącznikami, dostępnych na stronie www.psgaz.pl </w:t>
      </w:r>
      <w:r w:rsidR="00E433AF">
        <w:rPr>
          <w:rFonts w:cs="Arial"/>
          <w:sz w:val="22"/>
          <w:szCs w:val="22"/>
        </w:rPr>
        <w:t xml:space="preserve">                          </w:t>
      </w:r>
      <w:r w:rsidRPr="002A5AFB">
        <w:rPr>
          <w:rFonts w:cs="Arial"/>
          <w:sz w:val="22"/>
          <w:szCs w:val="22"/>
        </w:rPr>
        <w:t>w zakładce</w:t>
      </w:r>
      <w:r w:rsidR="006762FD" w:rsidRPr="002A5AFB">
        <w:rPr>
          <w:rFonts w:cs="Arial"/>
          <w:sz w:val="22"/>
          <w:szCs w:val="22"/>
        </w:rPr>
        <w:t xml:space="preserve"> </w:t>
      </w:r>
      <w:r w:rsidRPr="002A5AFB">
        <w:rPr>
          <w:rFonts w:cs="Arial"/>
          <w:i/>
          <w:iCs/>
          <w:sz w:val="22"/>
          <w:szCs w:val="22"/>
        </w:rPr>
        <w:t>Dla Kontrahenta</w:t>
      </w:r>
      <w:r w:rsidR="006762FD" w:rsidRPr="002A5AFB">
        <w:rPr>
          <w:rFonts w:cs="Arial"/>
          <w:i/>
          <w:iCs/>
          <w:sz w:val="22"/>
          <w:szCs w:val="22"/>
        </w:rPr>
        <w:t xml:space="preserve">/ Pliki </w:t>
      </w:r>
      <w:r w:rsidR="006762FD" w:rsidRPr="003F4F1B">
        <w:rPr>
          <w:rFonts w:cs="Arial"/>
          <w:i/>
          <w:iCs/>
          <w:sz w:val="22"/>
          <w:szCs w:val="22"/>
        </w:rPr>
        <w:t>do pobrania</w:t>
      </w:r>
      <w:r w:rsidR="00E433AF">
        <w:rPr>
          <w:rFonts w:cs="Arial"/>
          <w:i/>
          <w:iCs/>
          <w:sz w:val="22"/>
          <w:szCs w:val="22"/>
        </w:rPr>
        <w:t>.</w:t>
      </w:r>
    </w:p>
    <w:p w14:paraId="75A458CF" w14:textId="77777777" w:rsidR="00264E89" w:rsidRPr="00AD2C53" w:rsidRDefault="00264E89" w:rsidP="00CE1BA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3CEFE9EC" w14:textId="77777777" w:rsidR="00264E89" w:rsidRPr="00711490" w:rsidRDefault="000F4558" w:rsidP="006364A3">
      <w:pPr>
        <w:pStyle w:val="Nagwek7"/>
        <w:widowControl w:val="0"/>
        <w:spacing w:before="120" w:after="120" w:line="360" w:lineRule="auto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  <w:highlight w:val="yellow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  <w:highlight w:val="yellow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711490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yellow"/>
            </w:rPr>
            <w:t>☐</w:t>
          </w:r>
        </w:sdtContent>
      </w:sdt>
      <w:r w:rsidR="00264E89" w:rsidRPr="00711490">
        <w:rPr>
          <w:rFonts w:ascii="Arial" w:hAnsi="Arial" w:cs="Arial"/>
          <w:bCs/>
          <w:iCs/>
          <w:color w:val="auto"/>
          <w:sz w:val="22"/>
          <w:szCs w:val="22"/>
          <w:highlight w:val="yellow"/>
        </w:rPr>
        <w:t xml:space="preserve"> </w:t>
      </w:r>
      <w:r w:rsidR="00264E89" w:rsidRPr="00711490">
        <w:rPr>
          <w:rFonts w:ascii="Arial" w:eastAsia="Calibri" w:hAnsi="Arial" w:cs="Arial"/>
          <w:iCs/>
          <w:color w:val="auto"/>
          <w:sz w:val="22"/>
          <w:szCs w:val="22"/>
          <w:highlight w:val="yellow"/>
        </w:rPr>
        <w:t>Tak</w:t>
      </w:r>
    </w:p>
    <w:p w14:paraId="5AEDCBCA" w14:textId="77777777" w:rsidR="00264E89" w:rsidRPr="00AD2C53" w:rsidRDefault="000F4558" w:rsidP="006364A3">
      <w:pPr>
        <w:pStyle w:val="Nagwek7"/>
        <w:widowControl w:val="0"/>
        <w:spacing w:before="120" w:after="120" w:line="360" w:lineRule="auto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  <w:highlight w:val="yellow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711490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yellow"/>
            </w:rPr>
            <w:t>☐</w:t>
          </w:r>
        </w:sdtContent>
      </w:sdt>
      <w:r w:rsidR="00264E89" w:rsidRPr="00711490">
        <w:rPr>
          <w:rFonts w:ascii="Arial" w:hAnsi="Arial" w:cs="Arial"/>
          <w:bCs/>
          <w:iCs/>
          <w:color w:val="auto"/>
          <w:sz w:val="22"/>
          <w:szCs w:val="22"/>
          <w:highlight w:val="yellow"/>
        </w:rPr>
        <w:t xml:space="preserve"> </w:t>
      </w:r>
      <w:r w:rsidR="00264E89" w:rsidRPr="00711490">
        <w:rPr>
          <w:rFonts w:ascii="Arial" w:eastAsia="Calibri" w:hAnsi="Arial" w:cs="Arial"/>
          <w:iCs/>
          <w:color w:val="auto"/>
          <w:sz w:val="22"/>
          <w:szCs w:val="22"/>
          <w:highlight w:val="yellow"/>
        </w:rPr>
        <w:t>Nie</w:t>
      </w:r>
    </w:p>
    <w:p w14:paraId="5026B520" w14:textId="4323DF21" w:rsidR="00A25D7C" w:rsidRPr="002A5AFB" w:rsidRDefault="00D17A2A" w:rsidP="00CE1BA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820597C" w14:textId="77777777" w:rsidR="00264E89" w:rsidRPr="00AD2C53" w:rsidRDefault="00264E89" w:rsidP="00CE1BA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0C15EC47" w14:textId="77777777" w:rsidR="00264E89" w:rsidRPr="00711490" w:rsidRDefault="000F4558" w:rsidP="006364A3">
      <w:pPr>
        <w:pStyle w:val="Nagwek7"/>
        <w:widowControl w:val="0"/>
        <w:spacing w:before="120" w:after="120" w:line="360" w:lineRule="auto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  <w:highlight w:val="yellow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  <w:highlight w:val="yellow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711490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yellow"/>
            </w:rPr>
            <w:t>☐</w:t>
          </w:r>
        </w:sdtContent>
      </w:sdt>
      <w:r w:rsidR="00264E89" w:rsidRPr="00711490">
        <w:rPr>
          <w:rFonts w:ascii="Arial" w:hAnsi="Arial" w:cs="Arial"/>
          <w:bCs/>
          <w:iCs/>
          <w:color w:val="auto"/>
          <w:sz w:val="22"/>
          <w:szCs w:val="22"/>
          <w:highlight w:val="yellow"/>
        </w:rPr>
        <w:t xml:space="preserve"> </w:t>
      </w:r>
      <w:r w:rsidR="00264E89" w:rsidRPr="00711490">
        <w:rPr>
          <w:rFonts w:ascii="Arial" w:eastAsia="Calibri" w:hAnsi="Arial" w:cs="Arial"/>
          <w:iCs/>
          <w:color w:val="auto"/>
          <w:sz w:val="22"/>
          <w:szCs w:val="22"/>
          <w:highlight w:val="yellow"/>
        </w:rPr>
        <w:t>Tak</w:t>
      </w:r>
    </w:p>
    <w:p w14:paraId="40160795" w14:textId="77777777" w:rsidR="00264E89" w:rsidRPr="00AD2C53" w:rsidRDefault="000F4558" w:rsidP="006364A3">
      <w:pPr>
        <w:pStyle w:val="Nagwek7"/>
        <w:widowControl w:val="0"/>
        <w:spacing w:before="120" w:after="120" w:line="360" w:lineRule="auto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  <w:highlight w:val="yellow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711490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yellow"/>
            </w:rPr>
            <w:t>☐</w:t>
          </w:r>
        </w:sdtContent>
      </w:sdt>
      <w:r w:rsidR="00264E89" w:rsidRPr="00711490">
        <w:rPr>
          <w:rFonts w:ascii="Arial" w:hAnsi="Arial" w:cs="Arial"/>
          <w:bCs/>
          <w:iCs/>
          <w:color w:val="auto"/>
          <w:sz w:val="22"/>
          <w:szCs w:val="22"/>
          <w:highlight w:val="yellow"/>
        </w:rPr>
        <w:t xml:space="preserve"> </w:t>
      </w:r>
      <w:r w:rsidR="00264E89" w:rsidRPr="00711490">
        <w:rPr>
          <w:rFonts w:ascii="Arial" w:eastAsia="Calibri" w:hAnsi="Arial" w:cs="Arial"/>
          <w:iCs/>
          <w:color w:val="auto"/>
          <w:sz w:val="22"/>
          <w:szCs w:val="22"/>
          <w:highlight w:val="yellow"/>
        </w:rPr>
        <w:t>Nie</w:t>
      </w:r>
    </w:p>
    <w:p w14:paraId="016209AE" w14:textId="1FF89F8E" w:rsidR="00A25D7C" w:rsidRPr="00E433AF" w:rsidRDefault="00264E89" w:rsidP="006364A3">
      <w:pPr>
        <w:tabs>
          <w:tab w:val="num" w:pos="1800"/>
        </w:tabs>
        <w:spacing w:before="120" w:after="120" w:line="360" w:lineRule="auto"/>
        <w:ind w:left="426"/>
        <w:jc w:val="both"/>
        <w:rPr>
          <w:rFonts w:eastAsia="Calibri" w:cs="Arial"/>
          <w:i/>
          <w:iCs/>
          <w:sz w:val="20"/>
        </w:rPr>
      </w:pPr>
      <w:r w:rsidRPr="00E433AF">
        <w:rPr>
          <w:rFonts w:cs="Arial"/>
          <w:i/>
          <w:iCs/>
          <w:sz w:val="20"/>
        </w:rPr>
        <w:t xml:space="preserve">Informacje zawarte w dołączonych plikach, oznaczonych nazwą „Tajemnica przedsiębiorstwa”, stanowią tajemnicę przedsiębiorstwa w rozumieniu przepisów ustawy </w:t>
      </w:r>
      <w:r w:rsidRPr="00E433AF">
        <w:rPr>
          <w:rFonts w:cs="Arial"/>
          <w:i/>
          <w:iCs/>
          <w:sz w:val="20"/>
        </w:rPr>
        <w:br/>
        <w:t xml:space="preserve">o zwalczaniu nieuczciwej konkurencji i jako takie nie mogą być ogólnie udostępnione. </w:t>
      </w:r>
      <w:r w:rsidRPr="00E433AF">
        <w:rPr>
          <w:rFonts w:cs="Arial"/>
          <w:i/>
          <w:iCs/>
          <w:sz w:val="20"/>
        </w:rPr>
        <w:br/>
      </w:r>
      <w:r w:rsidRPr="00E433AF">
        <w:rPr>
          <w:rFonts w:cs="Arial"/>
          <w:i/>
          <w:iCs/>
          <w:sz w:val="20"/>
          <w:u w:val="single"/>
        </w:rPr>
        <w:t>W celu wykazania, iż zastrzeżone informacje stanowią tajemnicę przedsiębiorstwa dołączam oświadczenie wraz z uzasadnieniem</w:t>
      </w:r>
      <w:r w:rsidRPr="00E433AF">
        <w:rPr>
          <w:rFonts w:cs="Arial"/>
          <w:i/>
          <w:iCs/>
          <w:sz w:val="20"/>
        </w:rPr>
        <w:t>.</w:t>
      </w:r>
    </w:p>
    <w:p w14:paraId="27755ED0" w14:textId="7BED58CC" w:rsidR="00A13F64" w:rsidRPr="002A5AFB" w:rsidRDefault="00A13F64" w:rsidP="00CE1BA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oferuje produkt lub usługę </w:t>
      </w:r>
      <w:r w:rsidR="00257195" w:rsidRPr="002A5AFB">
        <w:rPr>
          <w:rFonts w:eastAsia="Calibri" w:cs="Arial"/>
          <w:sz w:val="22"/>
          <w:szCs w:val="22"/>
        </w:rPr>
        <w:t>pochodzącą</w:t>
      </w:r>
      <w:r w:rsidRPr="002A5AFB">
        <w:rPr>
          <w:rFonts w:eastAsia="Calibri" w:cs="Arial"/>
          <w:sz w:val="22"/>
          <w:szCs w:val="22"/>
        </w:rPr>
        <w:t xml:space="preserve"> z Państwa trzeciego</w:t>
      </w:r>
    </w:p>
    <w:p w14:paraId="5CC313F3" w14:textId="7EA601C5" w:rsidR="00A13F64" w:rsidRPr="002A5AFB" w:rsidRDefault="000F4558" w:rsidP="006364A3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  <w:highlight w:val="yellow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11490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yellow"/>
            </w:rPr>
            <w:t>☐</w:t>
          </w:r>
        </w:sdtContent>
      </w:sdt>
      <w:r w:rsidR="00064C1A" w:rsidRPr="00711490" w:rsidDel="00064C1A">
        <w:rPr>
          <w:rFonts w:eastAsia="Calibri" w:cs="Arial"/>
          <w:sz w:val="22"/>
          <w:szCs w:val="22"/>
          <w:highlight w:val="yellow"/>
        </w:rPr>
        <w:t xml:space="preserve"> </w:t>
      </w:r>
      <w:r w:rsidR="00A13F64" w:rsidRPr="00711490">
        <w:rPr>
          <w:rFonts w:eastAsia="Calibri" w:cs="Arial"/>
          <w:sz w:val="22"/>
          <w:szCs w:val="22"/>
          <w:highlight w:val="yellow"/>
        </w:rPr>
        <w:t xml:space="preserve"> Tak,</w:t>
      </w:r>
      <w:r w:rsidR="008D66E3">
        <w:rPr>
          <w:rFonts w:eastAsia="Calibri" w:cs="Arial"/>
          <w:sz w:val="22"/>
          <w:szCs w:val="22"/>
        </w:rPr>
        <w:t xml:space="preserve"> ……………….. </w:t>
      </w:r>
      <w:r w:rsidR="008D66E3" w:rsidRPr="00E433AF">
        <w:rPr>
          <w:rFonts w:eastAsia="Calibri" w:cs="Arial"/>
          <w:i/>
          <w:iCs/>
          <w:sz w:val="20"/>
        </w:rPr>
        <w:t>[należy wskazać jaki/jakie kraj/kraje]</w:t>
      </w:r>
    </w:p>
    <w:p w14:paraId="42E12892" w14:textId="4043531D" w:rsidR="00A13F64" w:rsidRPr="002A5AFB" w:rsidRDefault="000F4558" w:rsidP="006364A3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  <w:highlight w:val="yellow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11490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yellow"/>
            </w:rPr>
            <w:t>☐</w:t>
          </w:r>
        </w:sdtContent>
      </w:sdt>
      <w:r w:rsidR="00064C1A" w:rsidRPr="00711490" w:rsidDel="00064C1A">
        <w:rPr>
          <w:rFonts w:eastAsia="Calibri" w:cs="Arial"/>
          <w:sz w:val="22"/>
          <w:szCs w:val="22"/>
          <w:highlight w:val="yellow"/>
        </w:rPr>
        <w:t xml:space="preserve"> </w:t>
      </w:r>
      <w:r w:rsidR="00A13F64" w:rsidRPr="00711490">
        <w:rPr>
          <w:rFonts w:eastAsia="Calibri" w:cs="Arial"/>
          <w:sz w:val="22"/>
          <w:szCs w:val="22"/>
          <w:highlight w:val="yellow"/>
        </w:rPr>
        <w:t xml:space="preserve"> Nie.</w:t>
      </w:r>
    </w:p>
    <w:p w14:paraId="2BD0DEB6" w14:textId="14DF6919" w:rsidR="00FB0196" w:rsidRPr="002A5AFB" w:rsidRDefault="00FB0196" w:rsidP="00CE1BA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akceptuje minimum 30-dniowy termin płatności faktury/faktur.</w:t>
      </w:r>
    </w:p>
    <w:p w14:paraId="65486E40" w14:textId="37290BCD" w:rsidR="00264E89" w:rsidRPr="002A5AFB" w:rsidRDefault="008A37E1" w:rsidP="00CE1BA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</w:t>
      </w:r>
      <w:r w:rsidRPr="002A5AFB">
        <w:rPr>
          <w:rFonts w:cs="Arial"/>
          <w:sz w:val="22"/>
          <w:szCs w:val="22"/>
        </w:rPr>
        <w:t>do</w:t>
      </w:r>
      <w:r w:rsidRPr="002A5AFB">
        <w:rPr>
          <w:rFonts w:eastAsia="Calibri" w:cs="Arial"/>
          <w:sz w:val="22"/>
          <w:szCs w:val="22"/>
        </w:rPr>
        <w:t xml:space="preserve"> wniesienia zabezpieczenia należytego wykonania Umowy w</w:t>
      </w:r>
      <w:r w:rsidR="00845294">
        <w:rPr>
          <w:rFonts w:eastAsia="Calibri" w:cs="Arial"/>
          <w:sz w:val="22"/>
          <w:szCs w:val="22"/>
        </w:rPr>
        <w:t> </w:t>
      </w:r>
      <w:r w:rsidRPr="002A5AFB">
        <w:rPr>
          <w:rFonts w:eastAsia="Calibri" w:cs="Arial"/>
          <w:sz w:val="22"/>
          <w:szCs w:val="22"/>
        </w:rPr>
        <w:t xml:space="preserve">wysokości i formie określonej w Zapytaniu </w:t>
      </w:r>
      <w:r w:rsidR="00E433AF">
        <w:rPr>
          <w:rFonts w:eastAsia="Calibri" w:cs="Arial"/>
          <w:sz w:val="22"/>
          <w:szCs w:val="22"/>
        </w:rPr>
        <w:t>o</w:t>
      </w:r>
      <w:r w:rsidRPr="002A5AFB">
        <w:rPr>
          <w:rFonts w:eastAsia="Calibri" w:cs="Arial"/>
          <w:sz w:val="22"/>
          <w:szCs w:val="22"/>
        </w:rPr>
        <w:t>fertowym</w:t>
      </w:r>
      <w:r w:rsidR="00264E89" w:rsidRPr="002A5AFB">
        <w:rPr>
          <w:rFonts w:eastAsia="Calibri" w:cs="Arial"/>
          <w:sz w:val="22"/>
          <w:szCs w:val="22"/>
        </w:rPr>
        <w:t>,</w:t>
      </w:r>
    </w:p>
    <w:p w14:paraId="36A38C3F" w14:textId="7FC2AF1A" w:rsidR="00264E89" w:rsidRPr="00AD2C53" w:rsidRDefault="00264E89" w:rsidP="00CE1BA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</w:t>
      </w:r>
      <w:r w:rsidR="00293079">
        <w:rPr>
          <w:rFonts w:cs="Arial"/>
          <w:bCs/>
          <w:iCs/>
          <w:sz w:val="22"/>
          <w:szCs w:val="22"/>
        </w:rPr>
        <w:t>-U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r w:rsidRPr="00AD2C53">
        <w:rPr>
          <w:rFonts w:cs="Arial"/>
          <w:bCs/>
          <w:iCs/>
          <w:sz w:val="22"/>
          <w:szCs w:val="22"/>
        </w:rPr>
        <w:t>:</w:t>
      </w:r>
    </w:p>
    <w:p w14:paraId="3B480F20" w14:textId="77777777" w:rsidR="00264E89" w:rsidRPr="00711490" w:rsidRDefault="000F4558" w:rsidP="006364A3">
      <w:pPr>
        <w:pStyle w:val="Nagwek7"/>
        <w:widowControl w:val="0"/>
        <w:spacing w:before="120" w:after="120" w:line="360" w:lineRule="auto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  <w:highlight w:val="yellow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  <w:highlight w:val="yellow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711490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yellow"/>
            </w:rPr>
            <w:t>☐</w:t>
          </w:r>
        </w:sdtContent>
      </w:sdt>
      <w:r w:rsidR="00264E89" w:rsidRPr="00711490">
        <w:rPr>
          <w:rFonts w:ascii="Arial" w:hAnsi="Arial" w:cs="Arial"/>
          <w:bCs/>
          <w:iCs/>
          <w:color w:val="auto"/>
          <w:sz w:val="22"/>
          <w:szCs w:val="22"/>
          <w:highlight w:val="yellow"/>
        </w:rPr>
        <w:t xml:space="preserve"> </w:t>
      </w:r>
      <w:r w:rsidR="00264E89" w:rsidRPr="00711490">
        <w:rPr>
          <w:rFonts w:ascii="Arial" w:eastAsia="Calibri" w:hAnsi="Arial" w:cs="Arial"/>
          <w:iCs/>
          <w:color w:val="auto"/>
          <w:sz w:val="22"/>
          <w:szCs w:val="22"/>
          <w:highlight w:val="yellow"/>
        </w:rPr>
        <w:t>Tak</w:t>
      </w:r>
    </w:p>
    <w:p w14:paraId="567907FB" w14:textId="77777777" w:rsidR="00264E89" w:rsidRDefault="000F4558" w:rsidP="006364A3">
      <w:pPr>
        <w:pStyle w:val="Nagwek7"/>
        <w:widowControl w:val="0"/>
        <w:spacing w:before="120" w:after="120" w:line="360" w:lineRule="auto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  <w:highlight w:val="yellow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711490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yellow"/>
            </w:rPr>
            <w:t>☐</w:t>
          </w:r>
        </w:sdtContent>
      </w:sdt>
      <w:r w:rsidR="00264E89" w:rsidRPr="00711490">
        <w:rPr>
          <w:rFonts w:ascii="Arial" w:hAnsi="Arial" w:cs="Arial"/>
          <w:bCs/>
          <w:iCs/>
          <w:color w:val="auto"/>
          <w:sz w:val="22"/>
          <w:szCs w:val="22"/>
          <w:highlight w:val="yellow"/>
        </w:rPr>
        <w:t xml:space="preserve"> </w:t>
      </w:r>
      <w:r w:rsidR="00264E89" w:rsidRPr="00711490">
        <w:rPr>
          <w:rFonts w:ascii="Arial" w:eastAsia="Calibri" w:hAnsi="Arial" w:cs="Arial"/>
          <w:iCs/>
          <w:color w:val="auto"/>
          <w:sz w:val="22"/>
          <w:szCs w:val="22"/>
          <w:highlight w:val="yellow"/>
        </w:rPr>
        <w:t>Nie</w:t>
      </w:r>
    </w:p>
    <w:p w14:paraId="1EE19304" w14:textId="77777777" w:rsidR="00753163" w:rsidRPr="00753163" w:rsidRDefault="00753163" w:rsidP="00753163"/>
    <w:p w14:paraId="661D9B7A" w14:textId="45BE2532" w:rsidR="00A25D7C" w:rsidRPr="00E12B8E" w:rsidRDefault="00A25D7C" w:rsidP="006364A3">
      <w:pPr>
        <w:pStyle w:val="Zwykytekst"/>
        <w:spacing w:line="360" w:lineRule="auto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</w:t>
      </w:r>
      <w:r w:rsidR="005508FF">
        <w:rPr>
          <w:rFonts w:ascii="Arial" w:hAnsi="Arial" w:cs="Arial"/>
          <w:sz w:val="18"/>
        </w:rPr>
        <w:t>.........................</w:t>
      </w:r>
      <w:r w:rsidRPr="00E12B8E">
        <w:rPr>
          <w:rFonts w:ascii="Arial" w:hAnsi="Arial" w:cs="Arial"/>
          <w:sz w:val="18"/>
        </w:rPr>
        <w:t>...................................</w:t>
      </w:r>
    </w:p>
    <w:p w14:paraId="18E271E9" w14:textId="75534DF0" w:rsidR="00A25D7C" w:rsidRPr="005508FF" w:rsidRDefault="00A25D7C" w:rsidP="005508FF">
      <w:pPr>
        <w:pStyle w:val="Zwykytekst"/>
        <w:spacing w:line="360" w:lineRule="auto"/>
        <w:ind w:left="708" w:firstLine="708"/>
        <w:rPr>
          <w:rFonts w:ascii="Arial" w:hAnsi="Arial" w:cs="Arial"/>
          <w:sz w:val="18"/>
        </w:rPr>
      </w:pPr>
      <w:r w:rsidRPr="005508FF">
        <w:rPr>
          <w:rFonts w:ascii="Arial" w:hAnsi="Arial" w:cs="Arial"/>
          <w:sz w:val="18"/>
        </w:rPr>
        <w:t>data</w:t>
      </w:r>
      <w:r w:rsidRPr="005508FF">
        <w:rPr>
          <w:rFonts w:ascii="Arial" w:hAnsi="Arial" w:cs="Arial"/>
          <w:sz w:val="18"/>
        </w:rPr>
        <w:tab/>
      </w:r>
      <w:r w:rsidRPr="005508FF">
        <w:rPr>
          <w:rFonts w:ascii="Arial" w:hAnsi="Arial" w:cs="Arial"/>
          <w:sz w:val="18"/>
        </w:rPr>
        <w:tab/>
      </w:r>
      <w:r w:rsidRPr="005508FF">
        <w:rPr>
          <w:rFonts w:ascii="Arial" w:hAnsi="Arial" w:cs="Arial"/>
          <w:sz w:val="18"/>
        </w:rPr>
        <w:tab/>
      </w:r>
      <w:r w:rsidRPr="005508FF">
        <w:rPr>
          <w:rFonts w:ascii="Arial" w:hAnsi="Arial" w:cs="Arial"/>
          <w:sz w:val="18"/>
        </w:rPr>
        <w:tab/>
      </w:r>
      <w:r w:rsidRPr="005508FF">
        <w:rPr>
          <w:rFonts w:ascii="Arial" w:hAnsi="Arial" w:cs="Arial"/>
          <w:sz w:val="18"/>
        </w:rPr>
        <w:tab/>
      </w:r>
      <w:r w:rsidRPr="005508FF">
        <w:rPr>
          <w:rFonts w:ascii="Arial" w:hAnsi="Arial" w:cs="Arial"/>
          <w:sz w:val="18"/>
        </w:rPr>
        <w:tab/>
      </w:r>
      <w:r w:rsidR="005508FF" w:rsidRPr="005508FF">
        <w:rPr>
          <w:rFonts w:ascii="Arial" w:hAnsi="Arial" w:cs="Arial"/>
          <w:sz w:val="18"/>
        </w:rPr>
        <w:t xml:space="preserve">                    </w:t>
      </w:r>
      <w:r w:rsidRPr="005508FF">
        <w:rPr>
          <w:rFonts w:ascii="Arial" w:hAnsi="Arial" w:cs="Arial"/>
          <w:sz w:val="18"/>
        </w:rPr>
        <w:t>podpis Oferenta</w:t>
      </w:r>
    </w:p>
    <w:p w14:paraId="1C567F21" w14:textId="5F99EFFE" w:rsidR="00006F0F" w:rsidRPr="00BB7FDA" w:rsidRDefault="00A25D7C" w:rsidP="00BB7FDA">
      <w:pPr>
        <w:spacing w:line="360" w:lineRule="auto"/>
        <w:ind w:left="4956"/>
        <w:jc w:val="center"/>
        <w:rPr>
          <w:rFonts w:cs="Arial"/>
          <w:sz w:val="18"/>
        </w:rPr>
        <w:sectPr w:rsidR="00006F0F" w:rsidRPr="00BB7FDA" w:rsidSect="007F0216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 w:code="9"/>
          <w:pgMar w:top="1956" w:right="1134" w:bottom="851" w:left="1418" w:header="714" w:footer="607" w:gutter="0"/>
          <w:cols w:space="708"/>
          <w:formProt w:val="0"/>
          <w:titlePg/>
        </w:sectPr>
      </w:pPr>
      <w:r w:rsidRPr="005508FF">
        <w:rPr>
          <w:rFonts w:cs="Arial"/>
          <w:sz w:val="18"/>
        </w:rPr>
        <w:t>(osoby upoważnione do składania oświadczeń wo</w:t>
      </w:r>
      <w:r w:rsidR="00753163">
        <w:rPr>
          <w:rFonts w:cs="Arial"/>
          <w:sz w:val="18"/>
        </w:rPr>
        <w:t>li</w:t>
      </w:r>
    </w:p>
    <w:p w14:paraId="202503D1" w14:textId="77777777" w:rsidR="00006F0F" w:rsidRPr="008074AE" w:rsidRDefault="00006F0F" w:rsidP="00753163">
      <w:pPr>
        <w:pStyle w:val="Style2"/>
        <w:spacing w:after="240" w:line="360" w:lineRule="auto"/>
        <w:jc w:val="both"/>
        <w:rPr>
          <w:sz w:val="18"/>
          <w:szCs w:val="18"/>
        </w:rPr>
      </w:pPr>
    </w:p>
    <w:sectPr w:rsidR="00006F0F" w:rsidRPr="008074AE" w:rsidSect="00A25D7C">
      <w:footerReference w:type="first" r:id="rId17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09CA1" w14:textId="77777777" w:rsidR="000F4558" w:rsidRDefault="000F4558">
      <w:r>
        <w:separator/>
      </w:r>
    </w:p>
  </w:endnote>
  <w:endnote w:type="continuationSeparator" w:id="0">
    <w:p w14:paraId="65B79600" w14:textId="77777777" w:rsidR="000F4558" w:rsidRDefault="000F4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18"/>
      </w:rPr>
      <w:id w:val="-441003817"/>
      <w:docPartObj>
        <w:docPartGallery w:val="Page Numbers (Bottom of Page)"/>
        <w:docPartUnique/>
      </w:docPartObj>
    </w:sdtPr>
    <w:sdtEndPr/>
    <w:sdtContent>
      <w:p w14:paraId="40677222" w14:textId="449713B2" w:rsidR="002235B0" w:rsidRPr="00C84801" w:rsidRDefault="002235B0">
        <w:pPr>
          <w:pStyle w:val="Stopka"/>
          <w:jc w:val="right"/>
          <w:rPr>
            <w:sz w:val="22"/>
            <w:szCs w:val="18"/>
          </w:rPr>
        </w:pPr>
        <w:r w:rsidRPr="00C84801">
          <w:rPr>
            <w:sz w:val="22"/>
            <w:szCs w:val="18"/>
          </w:rPr>
          <w:fldChar w:fldCharType="begin"/>
        </w:r>
        <w:r w:rsidRPr="00C84801">
          <w:rPr>
            <w:sz w:val="22"/>
            <w:szCs w:val="18"/>
          </w:rPr>
          <w:instrText>PAGE   \* MERGEFORMAT</w:instrText>
        </w:r>
        <w:r w:rsidRPr="00C84801">
          <w:rPr>
            <w:sz w:val="22"/>
            <w:szCs w:val="18"/>
          </w:rPr>
          <w:fldChar w:fldCharType="separate"/>
        </w:r>
        <w:r w:rsidRPr="00C84801">
          <w:rPr>
            <w:sz w:val="22"/>
            <w:szCs w:val="18"/>
          </w:rPr>
          <w:t>2</w:t>
        </w:r>
        <w:r w:rsidRPr="00C84801">
          <w:rPr>
            <w:sz w:val="22"/>
            <w:szCs w:val="18"/>
          </w:rPr>
          <w:fldChar w:fldCharType="end"/>
        </w:r>
      </w:p>
    </w:sdtContent>
  </w:sdt>
  <w:p w14:paraId="715AB890" w14:textId="4A8AC55B" w:rsidR="002235B0" w:rsidRPr="004650CA" w:rsidRDefault="004650CA">
    <w:pPr>
      <w:pStyle w:val="Stopka"/>
      <w:rPr>
        <w:sz w:val="16"/>
        <w:szCs w:val="12"/>
      </w:rPr>
    </w:pPr>
    <w:r w:rsidRPr="004650CA">
      <w:rPr>
        <w:sz w:val="16"/>
        <w:szCs w:val="12"/>
      </w:rPr>
      <w:t xml:space="preserve">* - do uzupełnienia przez Oferenta.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2235B0" w:rsidRPr="00C50F0D" w14:paraId="7F37A618" w14:textId="77777777" w:rsidTr="00D71420">
      <w:tc>
        <w:tcPr>
          <w:tcW w:w="3970" w:type="dxa"/>
        </w:tcPr>
        <w:p w14:paraId="5C1DE29F" w14:textId="77777777" w:rsidR="002235B0" w:rsidRPr="00C50F0D" w:rsidRDefault="002235B0" w:rsidP="002235B0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018BD50E" w14:textId="77777777" w:rsidR="002235B0" w:rsidRPr="00C50F0D" w:rsidRDefault="002235B0" w:rsidP="002235B0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1792" behindDoc="0" locked="0" layoutInCell="1" allowOverlap="1" wp14:anchorId="3A2BF04A" wp14:editId="42AE28E4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285AE7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21341AA0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66EE2345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58CC0247" w14:textId="53F23BD0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</w:t>
                                </w:r>
                                <w:r w:rsidR="006364A3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.687.868.000,00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A2BF04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42285AE7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21341AA0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66EE2345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58CC0247" w14:textId="53F23BD0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</w:t>
                          </w:r>
                          <w:r w:rsidR="006364A3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.687.868.000,00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0768" behindDoc="0" locked="0" layoutInCell="1" allowOverlap="1" wp14:anchorId="2E637CC9" wp14:editId="39B6E936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55FC31" w14:textId="77777777" w:rsidR="006364A3" w:rsidRPr="006364A3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364A3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Oddział </w:t>
                                </w:r>
                                <w:r w:rsidR="006364A3" w:rsidRPr="006364A3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>Zakład Gazowniczy</w:t>
                                </w:r>
                              </w:p>
                              <w:p w14:paraId="470D838B" w14:textId="5E7F31AC" w:rsidR="002235B0" w:rsidRPr="006364A3" w:rsidRDefault="006364A3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364A3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>w Olsztynie</w:t>
                                </w:r>
                                <w:r w:rsidR="002235B0" w:rsidRPr="006364A3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="002235B0" w:rsidRPr="006364A3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br/>
                                  <w:t>ul.</w:t>
                                </w:r>
                                <w:r w:rsidRPr="006364A3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 Lubelska 42 A</w:t>
                                </w:r>
                                <w:r w:rsidR="002235B0" w:rsidRPr="006364A3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="002235B0" w:rsidRPr="006364A3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6364A3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>10-409 Olsztyn</w:t>
                                </w:r>
                              </w:p>
                              <w:p w14:paraId="6C7C4A81" w14:textId="77777777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E637CC9" id="Text Box 8" o:spid="_x0000_s1027" type="#_x0000_t202" style="position:absolute;left:0;text-align:left;margin-left:-86.45pt;margin-top:10.15pt;width:167.8pt;height:63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4C55FC31" w14:textId="77777777" w:rsidR="006364A3" w:rsidRPr="006364A3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364A3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Oddział </w:t>
                          </w:r>
                          <w:r w:rsidR="006364A3" w:rsidRPr="006364A3">
                            <w:rPr>
                              <w:rFonts w:cs="Arial"/>
                              <w:sz w:val="14"/>
                              <w:szCs w:val="14"/>
                            </w:rPr>
                            <w:t>Zakład Gazowniczy</w:t>
                          </w:r>
                        </w:p>
                        <w:p w14:paraId="470D838B" w14:textId="5E7F31AC" w:rsidR="002235B0" w:rsidRPr="006364A3" w:rsidRDefault="006364A3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364A3">
                            <w:rPr>
                              <w:rFonts w:cs="Arial"/>
                              <w:sz w:val="14"/>
                              <w:szCs w:val="14"/>
                            </w:rPr>
                            <w:t>w Olsztynie</w:t>
                          </w:r>
                          <w:r w:rsidR="002235B0" w:rsidRPr="006364A3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="002235B0" w:rsidRPr="006364A3">
                            <w:rPr>
                              <w:rFonts w:cs="Arial"/>
                              <w:sz w:val="14"/>
                              <w:szCs w:val="14"/>
                            </w:rPr>
                            <w:br/>
                            <w:t>ul.</w:t>
                          </w:r>
                          <w:r w:rsidRPr="006364A3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 Lubelska 42 A</w:t>
                          </w:r>
                          <w:r w:rsidR="002235B0" w:rsidRPr="006364A3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="002235B0" w:rsidRPr="006364A3">
                            <w:rPr>
                              <w:rFonts w:cs="Arial"/>
                              <w:sz w:val="14"/>
                              <w:szCs w:val="14"/>
                            </w:rPr>
                            <w:br/>
                          </w:r>
                          <w:r w:rsidRPr="006364A3">
                            <w:rPr>
                              <w:rFonts w:cs="Arial"/>
                              <w:sz w:val="14"/>
                              <w:szCs w:val="14"/>
                            </w:rPr>
                            <w:t>10-409 Olsztyn</w:t>
                          </w:r>
                        </w:p>
                        <w:p w14:paraId="6C7C4A81" w14:textId="77777777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9744" behindDoc="0" locked="0" layoutInCell="1" allowOverlap="1" wp14:anchorId="391D8D51" wp14:editId="3DC327F4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BC05ED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C3C4438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4F11DA21" w14:textId="77777777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91D8D51" id="Text Box 4" o:spid="_x0000_s1028" type="#_x0000_t202" style="position:absolute;left:0;text-align:left;margin-left:-211.2pt;margin-top:10.15pt;width:139.65pt;height:6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64BC05ED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C3C4438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4F11DA21" w14:textId="77777777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3840" behindDoc="0" locked="0" layoutInCell="1" allowOverlap="1" wp14:anchorId="02E09915" wp14:editId="7D5D5B25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7E9FE1" w14:textId="77777777" w:rsidR="002235B0" w:rsidRPr="006F22D8" w:rsidRDefault="002235B0" w:rsidP="002235B0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2E09915" id="Text Box 11" o:spid="_x0000_s1029" type="#_x0000_t202" style="position:absolute;left:0;text-align:left;margin-left:243.85pt;margin-top:38.55pt;width:66.6pt;height:17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007E9FE1" w14:textId="77777777" w:rsidR="002235B0" w:rsidRPr="006F22D8" w:rsidRDefault="002235B0" w:rsidP="002235B0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6C792970" w14:textId="77777777" w:rsidR="002235B0" w:rsidRPr="00C50F0D" w:rsidRDefault="002235B0" w:rsidP="002235B0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2" w:name="_Hlk210214058"/>
  <w:bookmarkStart w:id="3" w:name="_Hlk210214059"/>
  <w:bookmarkStart w:id="4" w:name="_Hlk210214081"/>
  <w:bookmarkStart w:id="5" w:name="_Hlk210214082"/>
  <w:p w14:paraId="14EBEE91" w14:textId="77777777" w:rsidR="002235B0" w:rsidRDefault="002235B0" w:rsidP="002235B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017E9435" wp14:editId="70085FBC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BC5F83" id="Straight Connector 10" o:spid="_x0000_s1026" style="position:absolute;z-index:2516828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2"/>
    <w:bookmarkEnd w:id="3"/>
    <w:bookmarkEnd w:id="4"/>
    <w:bookmarkEnd w:id="5"/>
  </w:p>
  <w:p w14:paraId="228EF96F" w14:textId="77777777" w:rsidR="002235B0" w:rsidRDefault="00223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77777777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77777777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3600" behindDoc="0" locked="0" layoutInCell="1" allowOverlap="1" wp14:anchorId="6BDC1C5D" wp14:editId="76391338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23490888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0DC3B64" w14:textId="496D2CE0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BDC1C5D"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0" type="#_x0000_t202" style="position:absolute;left:0;text-align:left;margin-left:20.5pt;margin-top:10.15pt;width:211pt;height:63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" filled="f" stroked="f" strokeweight=".5pt">
                    <v:textbox>
                      <w:txbxContent>
                        <w:p w14:paraId="10DC3B64" w14:textId="496D2CE0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06A339DE" wp14:editId="3EEFAA21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1907710662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362E66F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6A339DE" id="_x0000_s1031" type="#_x0000_t202" style="position:absolute;left:0;text-align:left;margin-left:-86.45pt;margin-top:10.15pt;width:167.8pt;height:63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" filled="f" stroked="f" strokeweight=".5pt">
                    <v:textbox>
                      <w:txbxContent>
                        <w:p w14:paraId="3362E66F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1552" behindDoc="0" locked="0" layoutInCell="1" allowOverlap="1" wp14:anchorId="0B5E7B79" wp14:editId="42B38F5F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886633500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20EBBA" w14:textId="7C5F791E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B5E7B79" id="_x0000_s1032" type="#_x0000_t202" style="position:absolute;left:0;text-align:left;margin-left:-211.2pt;margin-top:10.15pt;width:139.65pt;height:63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" filled="f" stroked="f" strokeweight=".5pt">
                    <v:textbox>
                      <w:txbxContent>
                        <w:p w14:paraId="7B20EBBA" w14:textId="7C5F791E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5648" behindDoc="0" locked="0" layoutInCell="1" allowOverlap="1" wp14:anchorId="7D90151C" wp14:editId="1B86DF11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344840048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139F18" w14:textId="39167A20" w:rsidR="00590DCB" w:rsidRPr="006F22D8" w:rsidRDefault="00590DCB" w:rsidP="00E433AF">
                                <w:pPr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D90151C" id="_x0000_s1033" type="#_x0000_t202" style="position:absolute;left:0;text-align:left;margin-left:243.85pt;margin-top:38.55pt;width:66.6pt;height:17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8X/bL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57139F18" w14:textId="39167A20" w:rsidR="00590DCB" w:rsidRPr="006F22D8" w:rsidRDefault="00590DCB" w:rsidP="00E433AF">
                          <w:pPr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334E983" w14:textId="77777777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056DFA1C" w14:textId="77777777" w:rsidR="00590DCB" w:rsidRDefault="00590DCB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0284773" wp14:editId="4449CA10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152274166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CE8DD7" id="Straight Connector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</w:p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E5362" w14:textId="77777777" w:rsidR="000F4558" w:rsidRDefault="000F4558">
      <w:r>
        <w:separator/>
      </w:r>
    </w:p>
  </w:footnote>
  <w:footnote w:type="continuationSeparator" w:id="0">
    <w:p w14:paraId="17C01532" w14:textId="77777777" w:rsidR="000F4558" w:rsidRDefault="000F4558">
      <w:r>
        <w:continuationSeparator/>
      </w:r>
    </w:p>
  </w:footnote>
  <w:footnote w:id="1">
    <w:p w14:paraId="0CC79B6F" w14:textId="7D96DB81" w:rsidR="00A25D7C" w:rsidRPr="007D368D" w:rsidRDefault="00A25D7C" w:rsidP="00A25D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</w:t>
      </w:r>
      <w:r w:rsidR="004F1C65" w:rsidRPr="0048057E">
        <w:rPr>
          <w:rFonts w:ascii="Arial" w:hAnsi="Arial" w:cs="Arial"/>
          <w:sz w:val="16"/>
          <w:szCs w:val="16"/>
        </w:rPr>
        <w:t>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4B92D" w14:textId="77777777" w:rsidR="002235B0" w:rsidRDefault="002235B0" w:rsidP="002235B0">
    <w:pPr>
      <w:pStyle w:val="Nagwek"/>
    </w:pPr>
    <w:r>
      <w:tab/>
    </w:r>
    <w:r>
      <w:rPr>
        <w:noProof/>
      </w:rPr>
      <w:drawing>
        <wp:anchor distT="0" distB="0" distL="114300" distR="114300" simplePos="0" relativeHeight="251685888" behindDoc="1" locked="0" layoutInCell="1" allowOverlap="1" wp14:anchorId="1145E8F9" wp14:editId="42074F6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1806736210" name="Grafika 1806736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CCEEFE" w14:textId="3010D847" w:rsidR="002235B0" w:rsidRDefault="002235B0" w:rsidP="003F4F1B">
    <w:pPr>
      <w:pStyle w:val="Nagwek"/>
      <w:tabs>
        <w:tab w:val="clear" w:pos="4536"/>
        <w:tab w:val="clear" w:pos="9072"/>
        <w:tab w:val="left" w:pos="161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7A3A" w14:textId="7359EE61" w:rsidR="003F5901" w:rsidRDefault="003F5901">
    <w:pPr>
      <w:pStyle w:val="Nagwek"/>
    </w:pPr>
    <w:r>
      <w:rPr>
        <w:noProof/>
      </w:rPr>
      <w:drawing>
        <wp:anchor distT="0" distB="0" distL="114300" distR="114300" simplePos="0" relativeHeight="251677696" behindDoc="1" locked="0" layoutInCell="1" allowOverlap="1" wp14:anchorId="33949B6A" wp14:editId="671AEF2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134139196" name="Grafika 1341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E8E240" w14:textId="77777777" w:rsidR="006D6B75" w:rsidRDefault="006D6B75">
    <w:pPr>
      <w:pStyle w:val="Nagwek"/>
    </w:pPr>
  </w:p>
  <w:p w14:paraId="2641AD22" w14:textId="77777777" w:rsidR="006D6B75" w:rsidRDefault="006D6B75">
    <w:pPr>
      <w:pStyle w:val="Nagwek"/>
    </w:pPr>
  </w:p>
  <w:p w14:paraId="312B66DE" w14:textId="480B7E8C" w:rsidR="006D6B75" w:rsidRPr="00E433AF" w:rsidRDefault="006D6B75" w:rsidP="00680863">
    <w:pPr>
      <w:pStyle w:val="Nagwek"/>
      <w:jc w:val="center"/>
      <w:rPr>
        <w:bCs/>
        <w:sz w:val="18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76683"/>
    <w:multiLevelType w:val="hybridMultilevel"/>
    <w:tmpl w:val="89589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81525"/>
    <w:multiLevelType w:val="hybridMultilevel"/>
    <w:tmpl w:val="D9AAE5F6"/>
    <w:lvl w:ilvl="0" w:tplc="B00A02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5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16C83131"/>
    <w:multiLevelType w:val="hybridMultilevel"/>
    <w:tmpl w:val="302C8124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18037188"/>
    <w:multiLevelType w:val="hybridMultilevel"/>
    <w:tmpl w:val="28F228E2"/>
    <w:lvl w:ilvl="0" w:tplc="74181DF8">
      <w:start w:val="1"/>
      <w:numFmt w:val="decimal"/>
      <w:lvlText w:val="%1."/>
      <w:lvlJc w:val="left"/>
      <w:pPr>
        <w:ind w:left="720" w:hanging="360"/>
      </w:pPr>
      <w:rPr>
        <w:rFonts w:eastAsiaTheme="majorEastAsia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C60E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23E12034"/>
    <w:multiLevelType w:val="multilevel"/>
    <w:tmpl w:val="270076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2FDA7FD2"/>
    <w:multiLevelType w:val="hybridMultilevel"/>
    <w:tmpl w:val="5220FAF6"/>
    <w:lvl w:ilvl="0" w:tplc="71FAE6B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EE1799"/>
    <w:multiLevelType w:val="hybridMultilevel"/>
    <w:tmpl w:val="DD78F370"/>
    <w:lvl w:ilvl="0" w:tplc="2A66D0B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68D0963"/>
    <w:multiLevelType w:val="hybridMultilevel"/>
    <w:tmpl w:val="189210C2"/>
    <w:lvl w:ilvl="0" w:tplc="2F8EC0AC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A0A48"/>
    <w:multiLevelType w:val="hybridMultilevel"/>
    <w:tmpl w:val="962ED8C8"/>
    <w:lvl w:ilvl="0" w:tplc="A1F24558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09101B"/>
    <w:multiLevelType w:val="multilevel"/>
    <w:tmpl w:val="D6DA169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color w:val="auto"/>
        <w:sz w:val="22"/>
        <w:szCs w:val="1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C0E03AC"/>
    <w:multiLevelType w:val="multilevel"/>
    <w:tmpl w:val="64FC888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ascii="Arial" w:eastAsia="Times New Roman" w:hAnsi="Arial" w:cs="Arial"/>
        <w:sz w:val="22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2485BE1"/>
    <w:multiLevelType w:val="hybridMultilevel"/>
    <w:tmpl w:val="628278D8"/>
    <w:lvl w:ilvl="0" w:tplc="99026670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1" w15:restartNumberingAfterBreak="0">
    <w:nsid w:val="5B3B4284"/>
    <w:multiLevelType w:val="hybridMultilevel"/>
    <w:tmpl w:val="C6B471C8"/>
    <w:lvl w:ilvl="0" w:tplc="878ECD4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8B3CFB"/>
    <w:multiLevelType w:val="hybridMultilevel"/>
    <w:tmpl w:val="4CDAB62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F366E2E"/>
    <w:multiLevelType w:val="hybridMultilevel"/>
    <w:tmpl w:val="8EAC01F4"/>
    <w:lvl w:ilvl="0" w:tplc="FBEC304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20225E1"/>
    <w:multiLevelType w:val="hybridMultilevel"/>
    <w:tmpl w:val="302C8124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E8186D5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ADCE6D00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  <w:b w:val="0"/>
        <w:bCs w:val="0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5" w15:restartNumberingAfterBreak="0">
    <w:nsid w:val="654310DA"/>
    <w:multiLevelType w:val="hybridMultilevel"/>
    <w:tmpl w:val="77AA464E"/>
    <w:lvl w:ilvl="0" w:tplc="A7B68DF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91788A"/>
    <w:multiLevelType w:val="hybridMultilevel"/>
    <w:tmpl w:val="FCA60BA2"/>
    <w:lvl w:ilvl="0" w:tplc="8EDE5D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664AA5"/>
    <w:multiLevelType w:val="hybridMultilevel"/>
    <w:tmpl w:val="B9CAF8E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6CB35C6E"/>
    <w:multiLevelType w:val="hybridMultilevel"/>
    <w:tmpl w:val="E2067E74"/>
    <w:lvl w:ilvl="0" w:tplc="21EE1C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AF299B"/>
    <w:multiLevelType w:val="hybridMultilevel"/>
    <w:tmpl w:val="2CEC9E7E"/>
    <w:lvl w:ilvl="0" w:tplc="F53E14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F76DE0"/>
    <w:multiLevelType w:val="hybridMultilevel"/>
    <w:tmpl w:val="B5D2D174"/>
    <w:lvl w:ilvl="0" w:tplc="F6F4A9F6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922375889">
    <w:abstractNumId w:val="31"/>
  </w:num>
  <w:num w:numId="2" w16cid:durableId="409277206">
    <w:abstractNumId w:val="24"/>
  </w:num>
  <w:num w:numId="3" w16cid:durableId="12738983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4"/>
  </w:num>
  <w:num w:numId="5" w16cid:durableId="2022538834">
    <w:abstractNumId w:val="12"/>
  </w:num>
  <w:num w:numId="6" w16cid:durableId="986280611">
    <w:abstractNumId w:val="1"/>
  </w:num>
  <w:num w:numId="7" w16cid:durableId="106193891">
    <w:abstractNumId w:val="0"/>
  </w:num>
  <w:num w:numId="8" w16cid:durableId="1405180732">
    <w:abstractNumId w:val="17"/>
  </w:num>
  <w:num w:numId="9" w16cid:durableId="2063794418">
    <w:abstractNumId w:val="21"/>
  </w:num>
  <w:num w:numId="10" w16cid:durableId="1159230554">
    <w:abstractNumId w:val="25"/>
  </w:num>
  <w:num w:numId="11" w16cid:durableId="1270891772">
    <w:abstractNumId w:val="5"/>
  </w:num>
  <w:num w:numId="12" w16cid:durableId="1952470314">
    <w:abstractNumId w:val="6"/>
  </w:num>
  <w:num w:numId="13" w16cid:durableId="1313677468">
    <w:abstractNumId w:val="29"/>
  </w:num>
  <w:num w:numId="14" w16cid:durableId="341128640">
    <w:abstractNumId w:val="10"/>
  </w:num>
  <w:num w:numId="15" w16cid:durableId="2095125382">
    <w:abstractNumId w:val="20"/>
  </w:num>
  <w:num w:numId="16" w16cid:durableId="1670451309">
    <w:abstractNumId w:val="11"/>
  </w:num>
  <w:num w:numId="17" w16cid:durableId="1308775731">
    <w:abstractNumId w:val="2"/>
  </w:num>
  <w:num w:numId="18" w16cid:durableId="256866968">
    <w:abstractNumId w:val="18"/>
  </w:num>
  <w:num w:numId="19" w16cid:durableId="933171646">
    <w:abstractNumId w:val="3"/>
  </w:num>
  <w:num w:numId="20" w16cid:durableId="1787769932">
    <w:abstractNumId w:val="14"/>
  </w:num>
  <w:num w:numId="21" w16cid:durableId="924142925">
    <w:abstractNumId w:val="19"/>
  </w:num>
  <w:num w:numId="22" w16cid:durableId="1145319572">
    <w:abstractNumId w:val="26"/>
  </w:num>
  <w:num w:numId="23" w16cid:durableId="206993517">
    <w:abstractNumId w:val="8"/>
  </w:num>
  <w:num w:numId="24" w16cid:durableId="1410884890">
    <w:abstractNumId w:val="16"/>
  </w:num>
  <w:num w:numId="25" w16cid:durableId="1921208910">
    <w:abstractNumId w:val="9"/>
  </w:num>
  <w:num w:numId="26" w16cid:durableId="385763629">
    <w:abstractNumId w:val="23"/>
  </w:num>
  <w:num w:numId="27" w16cid:durableId="1904873920">
    <w:abstractNumId w:val="13"/>
  </w:num>
  <w:num w:numId="28" w16cid:durableId="49574961">
    <w:abstractNumId w:val="22"/>
  </w:num>
  <w:num w:numId="29" w16cid:durableId="739324660">
    <w:abstractNumId w:val="27"/>
  </w:num>
  <w:num w:numId="30" w16cid:durableId="1281299080">
    <w:abstractNumId w:val="28"/>
  </w:num>
  <w:num w:numId="31" w16cid:durableId="1271085446">
    <w:abstractNumId w:val="30"/>
  </w:num>
  <w:num w:numId="32" w16cid:durableId="1774395985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09D2"/>
    <w:rsid w:val="000356D5"/>
    <w:rsid w:val="00035FBE"/>
    <w:rsid w:val="00040D3A"/>
    <w:rsid w:val="00043588"/>
    <w:rsid w:val="00044A3D"/>
    <w:rsid w:val="000456E6"/>
    <w:rsid w:val="000467E3"/>
    <w:rsid w:val="00054468"/>
    <w:rsid w:val="00056ECD"/>
    <w:rsid w:val="0005744B"/>
    <w:rsid w:val="00057D7C"/>
    <w:rsid w:val="00063E0E"/>
    <w:rsid w:val="00064C1A"/>
    <w:rsid w:val="00066A5D"/>
    <w:rsid w:val="00066F38"/>
    <w:rsid w:val="00074749"/>
    <w:rsid w:val="00080810"/>
    <w:rsid w:val="00083F4F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53D2"/>
    <w:rsid w:val="000D60EC"/>
    <w:rsid w:val="000D6779"/>
    <w:rsid w:val="000E3235"/>
    <w:rsid w:val="000F0731"/>
    <w:rsid w:val="000F0BED"/>
    <w:rsid w:val="000F4558"/>
    <w:rsid w:val="00102FD1"/>
    <w:rsid w:val="001069F4"/>
    <w:rsid w:val="00107A22"/>
    <w:rsid w:val="001168A7"/>
    <w:rsid w:val="00135040"/>
    <w:rsid w:val="00135D81"/>
    <w:rsid w:val="0014036E"/>
    <w:rsid w:val="00154332"/>
    <w:rsid w:val="001556E5"/>
    <w:rsid w:val="00155818"/>
    <w:rsid w:val="0016227E"/>
    <w:rsid w:val="00162939"/>
    <w:rsid w:val="001647D2"/>
    <w:rsid w:val="00165136"/>
    <w:rsid w:val="00171392"/>
    <w:rsid w:val="00171C20"/>
    <w:rsid w:val="001727EF"/>
    <w:rsid w:val="00173BC0"/>
    <w:rsid w:val="001751C8"/>
    <w:rsid w:val="0017530A"/>
    <w:rsid w:val="001763E6"/>
    <w:rsid w:val="00180D19"/>
    <w:rsid w:val="001817B3"/>
    <w:rsid w:val="001968A2"/>
    <w:rsid w:val="001A606E"/>
    <w:rsid w:val="001A72E7"/>
    <w:rsid w:val="001A7AB4"/>
    <w:rsid w:val="001B59B9"/>
    <w:rsid w:val="001B6EB2"/>
    <w:rsid w:val="001C2B06"/>
    <w:rsid w:val="001C3062"/>
    <w:rsid w:val="001C61ED"/>
    <w:rsid w:val="001D0F42"/>
    <w:rsid w:val="001D1FFD"/>
    <w:rsid w:val="001D4279"/>
    <w:rsid w:val="001E3D2D"/>
    <w:rsid w:val="001F7745"/>
    <w:rsid w:val="00201B6D"/>
    <w:rsid w:val="00217925"/>
    <w:rsid w:val="00220F86"/>
    <w:rsid w:val="002235B0"/>
    <w:rsid w:val="00234E43"/>
    <w:rsid w:val="00235A24"/>
    <w:rsid w:val="0024497E"/>
    <w:rsid w:val="00244ADE"/>
    <w:rsid w:val="0025327E"/>
    <w:rsid w:val="00253878"/>
    <w:rsid w:val="00254DC5"/>
    <w:rsid w:val="00257195"/>
    <w:rsid w:val="00257A96"/>
    <w:rsid w:val="00263042"/>
    <w:rsid w:val="00264E89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93079"/>
    <w:rsid w:val="002A0FA6"/>
    <w:rsid w:val="002A4AE5"/>
    <w:rsid w:val="002A5AFB"/>
    <w:rsid w:val="002B074A"/>
    <w:rsid w:val="002B1E4B"/>
    <w:rsid w:val="002B5B0A"/>
    <w:rsid w:val="002D778E"/>
    <w:rsid w:val="002E04F3"/>
    <w:rsid w:val="002E38EB"/>
    <w:rsid w:val="002E428C"/>
    <w:rsid w:val="002F3B72"/>
    <w:rsid w:val="002F77DD"/>
    <w:rsid w:val="00310188"/>
    <w:rsid w:val="00315316"/>
    <w:rsid w:val="00316826"/>
    <w:rsid w:val="00317905"/>
    <w:rsid w:val="0032177C"/>
    <w:rsid w:val="00322606"/>
    <w:rsid w:val="00323A14"/>
    <w:rsid w:val="00330C4D"/>
    <w:rsid w:val="00330E44"/>
    <w:rsid w:val="0033151A"/>
    <w:rsid w:val="00335378"/>
    <w:rsid w:val="00336621"/>
    <w:rsid w:val="00342FA4"/>
    <w:rsid w:val="00343EE5"/>
    <w:rsid w:val="00345C87"/>
    <w:rsid w:val="003511C6"/>
    <w:rsid w:val="003518D5"/>
    <w:rsid w:val="00351B6D"/>
    <w:rsid w:val="0035393B"/>
    <w:rsid w:val="00354BD3"/>
    <w:rsid w:val="003553A9"/>
    <w:rsid w:val="00366D50"/>
    <w:rsid w:val="00371161"/>
    <w:rsid w:val="00371766"/>
    <w:rsid w:val="0037267A"/>
    <w:rsid w:val="003750EC"/>
    <w:rsid w:val="003770EA"/>
    <w:rsid w:val="00381E19"/>
    <w:rsid w:val="003832C7"/>
    <w:rsid w:val="0039221D"/>
    <w:rsid w:val="003A11B3"/>
    <w:rsid w:val="003A283E"/>
    <w:rsid w:val="003A4299"/>
    <w:rsid w:val="003A4EBA"/>
    <w:rsid w:val="003A600B"/>
    <w:rsid w:val="003B03DB"/>
    <w:rsid w:val="003B0678"/>
    <w:rsid w:val="003B1B2E"/>
    <w:rsid w:val="003B45A4"/>
    <w:rsid w:val="003C30E7"/>
    <w:rsid w:val="003C3A1E"/>
    <w:rsid w:val="003C62F0"/>
    <w:rsid w:val="003C6462"/>
    <w:rsid w:val="003D1F31"/>
    <w:rsid w:val="003D5A81"/>
    <w:rsid w:val="003E132D"/>
    <w:rsid w:val="003F192D"/>
    <w:rsid w:val="003F4F1B"/>
    <w:rsid w:val="003F5901"/>
    <w:rsid w:val="003F59F0"/>
    <w:rsid w:val="003F794D"/>
    <w:rsid w:val="0040198A"/>
    <w:rsid w:val="0040618F"/>
    <w:rsid w:val="004075B3"/>
    <w:rsid w:val="004109F9"/>
    <w:rsid w:val="00410F29"/>
    <w:rsid w:val="004129D8"/>
    <w:rsid w:val="00425788"/>
    <w:rsid w:val="0042655D"/>
    <w:rsid w:val="00431023"/>
    <w:rsid w:val="00441829"/>
    <w:rsid w:val="00447752"/>
    <w:rsid w:val="00452893"/>
    <w:rsid w:val="00455330"/>
    <w:rsid w:val="00464C06"/>
    <w:rsid w:val="004650CA"/>
    <w:rsid w:val="00467C6C"/>
    <w:rsid w:val="00470968"/>
    <w:rsid w:val="00471E37"/>
    <w:rsid w:val="00472705"/>
    <w:rsid w:val="00476DAC"/>
    <w:rsid w:val="0048057E"/>
    <w:rsid w:val="00481100"/>
    <w:rsid w:val="004849F4"/>
    <w:rsid w:val="004932A2"/>
    <w:rsid w:val="00494EEB"/>
    <w:rsid w:val="004A4117"/>
    <w:rsid w:val="004A5C97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51D"/>
    <w:rsid w:val="004F0C8B"/>
    <w:rsid w:val="004F1C65"/>
    <w:rsid w:val="00500442"/>
    <w:rsid w:val="00502A98"/>
    <w:rsid w:val="00504E6E"/>
    <w:rsid w:val="005067C3"/>
    <w:rsid w:val="005109AB"/>
    <w:rsid w:val="00515260"/>
    <w:rsid w:val="0053394D"/>
    <w:rsid w:val="00536E36"/>
    <w:rsid w:val="00540C69"/>
    <w:rsid w:val="005457A5"/>
    <w:rsid w:val="00546E1B"/>
    <w:rsid w:val="005508FF"/>
    <w:rsid w:val="005510B0"/>
    <w:rsid w:val="005522A6"/>
    <w:rsid w:val="00554649"/>
    <w:rsid w:val="00556387"/>
    <w:rsid w:val="005613B3"/>
    <w:rsid w:val="00561C46"/>
    <w:rsid w:val="00564A1C"/>
    <w:rsid w:val="005654DA"/>
    <w:rsid w:val="005720AA"/>
    <w:rsid w:val="00573A13"/>
    <w:rsid w:val="00574F55"/>
    <w:rsid w:val="00575838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2725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603005"/>
    <w:rsid w:val="00606AD7"/>
    <w:rsid w:val="00610FAA"/>
    <w:rsid w:val="00611056"/>
    <w:rsid w:val="006228B4"/>
    <w:rsid w:val="00624AC1"/>
    <w:rsid w:val="00627A14"/>
    <w:rsid w:val="006364A3"/>
    <w:rsid w:val="00640A2C"/>
    <w:rsid w:val="00640B0A"/>
    <w:rsid w:val="00640EBE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62FD"/>
    <w:rsid w:val="00680863"/>
    <w:rsid w:val="00681A75"/>
    <w:rsid w:val="0068722F"/>
    <w:rsid w:val="00687DD5"/>
    <w:rsid w:val="00687F82"/>
    <w:rsid w:val="00691060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709C"/>
    <w:rsid w:val="006D0EFF"/>
    <w:rsid w:val="006D2D9C"/>
    <w:rsid w:val="006D2FC3"/>
    <w:rsid w:val="006D49B5"/>
    <w:rsid w:val="006D5DA3"/>
    <w:rsid w:val="006D6B75"/>
    <w:rsid w:val="006D7269"/>
    <w:rsid w:val="006E0FF1"/>
    <w:rsid w:val="006E1625"/>
    <w:rsid w:val="006E1DDC"/>
    <w:rsid w:val="006E5E91"/>
    <w:rsid w:val="006E6091"/>
    <w:rsid w:val="006E74E3"/>
    <w:rsid w:val="006F191B"/>
    <w:rsid w:val="006F23F0"/>
    <w:rsid w:val="006F2CDF"/>
    <w:rsid w:val="006F2D2F"/>
    <w:rsid w:val="007002F6"/>
    <w:rsid w:val="00700C24"/>
    <w:rsid w:val="007016E0"/>
    <w:rsid w:val="00707657"/>
    <w:rsid w:val="00711490"/>
    <w:rsid w:val="00714F9D"/>
    <w:rsid w:val="00721235"/>
    <w:rsid w:val="007228E0"/>
    <w:rsid w:val="007271B9"/>
    <w:rsid w:val="007367BA"/>
    <w:rsid w:val="007431D7"/>
    <w:rsid w:val="00744107"/>
    <w:rsid w:val="007474E4"/>
    <w:rsid w:val="00753163"/>
    <w:rsid w:val="0075359A"/>
    <w:rsid w:val="00753AA6"/>
    <w:rsid w:val="00753B48"/>
    <w:rsid w:val="00762D17"/>
    <w:rsid w:val="007648FF"/>
    <w:rsid w:val="0077373B"/>
    <w:rsid w:val="00775608"/>
    <w:rsid w:val="00775F1B"/>
    <w:rsid w:val="00776BD3"/>
    <w:rsid w:val="00780F17"/>
    <w:rsid w:val="00783917"/>
    <w:rsid w:val="007852E2"/>
    <w:rsid w:val="0078701E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216"/>
    <w:rsid w:val="007F08E7"/>
    <w:rsid w:val="007F22BF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224B6"/>
    <w:rsid w:val="00831C8F"/>
    <w:rsid w:val="00843FFF"/>
    <w:rsid w:val="00845294"/>
    <w:rsid w:val="008456BA"/>
    <w:rsid w:val="0084621B"/>
    <w:rsid w:val="008472A0"/>
    <w:rsid w:val="00851847"/>
    <w:rsid w:val="0085383C"/>
    <w:rsid w:val="0085551B"/>
    <w:rsid w:val="00856DCE"/>
    <w:rsid w:val="00861258"/>
    <w:rsid w:val="00861459"/>
    <w:rsid w:val="00862E2E"/>
    <w:rsid w:val="008646C7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D45DB"/>
    <w:rsid w:val="008D50EB"/>
    <w:rsid w:val="008D66E3"/>
    <w:rsid w:val="008E125E"/>
    <w:rsid w:val="008E73A6"/>
    <w:rsid w:val="008F1B75"/>
    <w:rsid w:val="008F5B3F"/>
    <w:rsid w:val="009021C1"/>
    <w:rsid w:val="009057A1"/>
    <w:rsid w:val="00907EC1"/>
    <w:rsid w:val="0091704E"/>
    <w:rsid w:val="0092388E"/>
    <w:rsid w:val="009262F5"/>
    <w:rsid w:val="00926D7C"/>
    <w:rsid w:val="00927CC8"/>
    <w:rsid w:val="009349BC"/>
    <w:rsid w:val="009350CF"/>
    <w:rsid w:val="00937C4C"/>
    <w:rsid w:val="00940815"/>
    <w:rsid w:val="0094301B"/>
    <w:rsid w:val="00944A51"/>
    <w:rsid w:val="00945F5E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96CBD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C77DA"/>
    <w:rsid w:val="009D030A"/>
    <w:rsid w:val="009E24A1"/>
    <w:rsid w:val="009F5793"/>
    <w:rsid w:val="009F749C"/>
    <w:rsid w:val="00A04B22"/>
    <w:rsid w:val="00A0530E"/>
    <w:rsid w:val="00A05B59"/>
    <w:rsid w:val="00A07C7C"/>
    <w:rsid w:val="00A10906"/>
    <w:rsid w:val="00A11439"/>
    <w:rsid w:val="00A11926"/>
    <w:rsid w:val="00A11C67"/>
    <w:rsid w:val="00A13F64"/>
    <w:rsid w:val="00A145EB"/>
    <w:rsid w:val="00A20FA3"/>
    <w:rsid w:val="00A25D7C"/>
    <w:rsid w:val="00A26781"/>
    <w:rsid w:val="00A278B0"/>
    <w:rsid w:val="00A32885"/>
    <w:rsid w:val="00A341E4"/>
    <w:rsid w:val="00A35100"/>
    <w:rsid w:val="00A35227"/>
    <w:rsid w:val="00A36FD3"/>
    <w:rsid w:val="00A376A5"/>
    <w:rsid w:val="00A41285"/>
    <w:rsid w:val="00A41582"/>
    <w:rsid w:val="00A446A1"/>
    <w:rsid w:val="00A503BA"/>
    <w:rsid w:val="00A50F2F"/>
    <w:rsid w:val="00A54B87"/>
    <w:rsid w:val="00A5507C"/>
    <w:rsid w:val="00A63F79"/>
    <w:rsid w:val="00A640B9"/>
    <w:rsid w:val="00A6603E"/>
    <w:rsid w:val="00A67027"/>
    <w:rsid w:val="00A731BE"/>
    <w:rsid w:val="00A75AC3"/>
    <w:rsid w:val="00A76917"/>
    <w:rsid w:val="00A775E7"/>
    <w:rsid w:val="00A7787D"/>
    <w:rsid w:val="00A81BA3"/>
    <w:rsid w:val="00A907A6"/>
    <w:rsid w:val="00A95FB3"/>
    <w:rsid w:val="00AA61AE"/>
    <w:rsid w:val="00AB3308"/>
    <w:rsid w:val="00AB56DB"/>
    <w:rsid w:val="00AB67CA"/>
    <w:rsid w:val="00AC1489"/>
    <w:rsid w:val="00AC29CB"/>
    <w:rsid w:val="00AC32AD"/>
    <w:rsid w:val="00AC3FA9"/>
    <w:rsid w:val="00AD154D"/>
    <w:rsid w:val="00AD2C53"/>
    <w:rsid w:val="00AE0BCA"/>
    <w:rsid w:val="00AE334F"/>
    <w:rsid w:val="00AE614E"/>
    <w:rsid w:val="00AE6953"/>
    <w:rsid w:val="00AF4822"/>
    <w:rsid w:val="00B00E1B"/>
    <w:rsid w:val="00B063DF"/>
    <w:rsid w:val="00B10857"/>
    <w:rsid w:val="00B2130F"/>
    <w:rsid w:val="00B237B0"/>
    <w:rsid w:val="00B25BDD"/>
    <w:rsid w:val="00B26C67"/>
    <w:rsid w:val="00B26D9D"/>
    <w:rsid w:val="00B30B9F"/>
    <w:rsid w:val="00B31B92"/>
    <w:rsid w:val="00B327F4"/>
    <w:rsid w:val="00B35652"/>
    <w:rsid w:val="00B37528"/>
    <w:rsid w:val="00B5176B"/>
    <w:rsid w:val="00B51F63"/>
    <w:rsid w:val="00B54AC3"/>
    <w:rsid w:val="00B63029"/>
    <w:rsid w:val="00B64172"/>
    <w:rsid w:val="00B77C63"/>
    <w:rsid w:val="00B77D32"/>
    <w:rsid w:val="00B80684"/>
    <w:rsid w:val="00B87558"/>
    <w:rsid w:val="00B904D4"/>
    <w:rsid w:val="00B945D8"/>
    <w:rsid w:val="00B9467A"/>
    <w:rsid w:val="00BA72F6"/>
    <w:rsid w:val="00BB7FDA"/>
    <w:rsid w:val="00BC03DB"/>
    <w:rsid w:val="00BC1B91"/>
    <w:rsid w:val="00BC41DB"/>
    <w:rsid w:val="00BC6DE1"/>
    <w:rsid w:val="00BC77AC"/>
    <w:rsid w:val="00BD5E9E"/>
    <w:rsid w:val="00BF2F5B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21"/>
    <w:rsid w:val="00C362F7"/>
    <w:rsid w:val="00C3646F"/>
    <w:rsid w:val="00C365D6"/>
    <w:rsid w:val="00C43BD8"/>
    <w:rsid w:val="00C46467"/>
    <w:rsid w:val="00C47796"/>
    <w:rsid w:val="00C6529D"/>
    <w:rsid w:val="00C81E07"/>
    <w:rsid w:val="00C84801"/>
    <w:rsid w:val="00C90D3B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E0316"/>
    <w:rsid w:val="00CE1976"/>
    <w:rsid w:val="00CE1BA7"/>
    <w:rsid w:val="00CE2575"/>
    <w:rsid w:val="00CE6E4F"/>
    <w:rsid w:val="00D00612"/>
    <w:rsid w:val="00D023E1"/>
    <w:rsid w:val="00D025FC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27C41"/>
    <w:rsid w:val="00D33860"/>
    <w:rsid w:val="00D33B9D"/>
    <w:rsid w:val="00D3405B"/>
    <w:rsid w:val="00D37551"/>
    <w:rsid w:val="00D4051D"/>
    <w:rsid w:val="00D40DC6"/>
    <w:rsid w:val="00D41840"/>
    <w:rsid w:val="00D42662"/>
    <w:rsid w:val="00D456C7"/>
    <w:rsid w:val="00D53A7C"/>
    <w:rsid w:val="00D570BA"/>
    <w:rsid w:val="00D664A3"/>
    <w:rsid w:val="00D674D0"/>
    <w:rsid w:val="00D67D3E"/>
    <w:rsid w:val="00D75268"/>
    <w:rsid w:val="00D75D95"/>
    <w:rsid w:val="00D80448"/>
    <w:rsid w:val="00D829CA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C48B4"/>
    <w:rsid w:val="00DD435C"/>
    <w:rsid w:val="00DE21DE"/>
    <w:rsid w:val="00DE488E"/>
    <w:rsid w:val="00DE783D"/>
    <w:rsid w:val="00DF4252"/>
    <w:rsid w:val="00DF427F"/>
    <w:rsid w:val="00DF6FD2"/>
    <w:rsid w:val="00E109C5"/>
    <w:rsid w:val="00E10C26"/>
    <w:rsid w:val="00E12320"/>
    <w:rsid w:val="00E1720A"/>
    <w:rsid w:val="00E174B3"/>
    <w:rsid w:val="00E21727"/>
    <w:rsid w:val="00E301B1"/>
    <w:rsid w:val="00E31719"/>
    <w:rsid w:val="00E32CC5"/>
    <w:rsid w:val="00E33576"/>
    <w:rsid w:val="00E348BC"/>
    <w:rsid w:val="00E433AF"/>
    <w:rsid w:val="00E4458A"/>
    <w:rsid w:val="00E521AA"/>
    <w:rsid w:val="00E568DB"/>
    <w:rsid w:val="00E5737A"/>
    <w:rsid w:val="00E7365B"/>
    <w:rsid w:val="00E752B0"/>
    <w:rsid w:val="00E77A4D"/>
    <w:rsid w:val="00E83F59"/>
    <w:rsid w:val="00E862C6"/>
    <w:rsid w:val="00E8789F"/>
    <w:rsid w:val="00E9290D"/>
    <w:rsid w:val="00E97AA2"/>
    <w:rsid w:val="00E97F02"/>
    <w:rsid w:val="00EA0281"/>
    <w:rsid w:val="00EA25F2"/>
    <w:rsid w:val="00EA2FFC"/>
    <w:rsid w:val="00EA5667"/>
    <w:rsid w:val="00EA79FB"/>
    <w:rsid w:val="00EB05AB"/>
    <w:rsid w:val="00EB0EC1"/>
    <w:rsid w:val="00EB6994"/>
    <w:rsid w:val="00EB76DE"/>
    <w:rsid w:val="00EC5730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408E"/>
    <w:rsid w:val="00F15E69"/>
    <w:rsid w:val="00F1635D"/>
    <w:rsid w:val="00F216DB"/>
    <w:rsid w:val="00F25AB3"/>
    <w:rsid w:val="00F27E53"/>
    <w:rsid w:val="00F27E6A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08B4"/>
    <w:rsid w:val="00F82988"/>
    <w:rsid w:val="00F871CE"/>
    <w:rsid w:val="00F87A24"/>
    <w:rsid w:val="00F920A6"/>
    <w:rsid w:val="00F92499"/>
    <w:rsid w:val="00F944F9"/>
    <w:rsid w:val="00F953B0"/>
    <w:rsid w:val="00FA40F3"/>
    <w:rsid w:val="00FA5198"/>
    <w:rsid w:val="00FA5A1D"/>
    <w:rsid w:val="00FB0196"/>
    <w:rsid w:val="00FC008B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242</TotalTime>
  <Pages>5</Pages>
  <Words>842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Bernacki Dariusz (PSG)</cp:lastModifiedBy>
  <cp:revision>17</cp:revision>
  <cp:lastPrinted>2008-02-25T07:24:00Z</cp:lastPrinted>
  <dcterms:created xsi:type="dcterms:W3CDTF">2026-06-25T06:27:00Z</dcterms:created>
  <dcterms:modified xsi:type="dcterms:W3CDTF">2026-08-27T09:12:00Z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